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896" w14:textId="6450FCC4" w:rsidR="00BB4E79" w:rsidRPr="008A290F" w:rsidRDefault="00BB4E79" w:rsidP="00BB4E79">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B85F44">
        <w:rPr>
          <w:bCs/>
          <w:noProof w:val="0"/>
          <w:sz w:val="24"/>
          <w:szCs w:val="24"/>
          <w:lang w:val="en-GB"/>
        </w:rPr>
        <w:t>2</w:t>
      </w:r>
      <w:r w:rsidR="008E5D64">
        <w:rPr>
          <w:bCs/>
          <w:noProof w:val="0"/>
          <w:sz w:val="24"/>
          <w:szCs w:val="24"/>
          <w:lang w:val="en-GB"/>
        </w:rPr>
        <w:t>1</w:t>
      </w:r>
      <w:r w:rsidRPr="008A290F">
        <w:rPr>
          <w:lang w:val="en-GB"/>
        </w:rPr>
        <w:t xml:space="preserve">                </w:t>
      </w:r>
      <w:r>
        <w:rPr>
          <w:lang w:val="en-GB"/>
        </w:rPr>
        <w:t xml:space="preserve">          </w:t>
      </w:r>
      <w:r w:rsidR="00403CF6">
        <w:rPr>
          <w:lang w:val="en-GB"/>
        </w:rPr>
        <w:t xml:space="preserve"> </w:t>
      </w:r>
      <w:r>
        <w:rPr>
          <w:lang w:val="en-GB"/>
        </w:rPr>
        <w:t xml:space="preserve">                                </w:t>
      </w:r>
      <w:r w:rsidRPr="001D56BF">
        <w:rPr>
          <w:sz w:val="24"/>
          <w:szCs w:val="24"/>
          <w:lang w:val="en-GB"/>
        </w:rPr>
        <w:t xml:space="preserve">  </w:t>
      </w:r>
      <w:r w:rsidR="001D56BF">
        <w:rPr>
          <w:sz w:val="24"/>
          <w:szCs w:val="24"/>
          <w:lang w:val="en-GB"/>
        </w:rPr>
        <w:t xml:space="preserve">   </w:t>
      </w:r>
      <w:r w:rsidR="00B85F44">
        <w:rPr>
          <w:sz w:val="24"/>
          <w:szCs w:val="24"/>
          <w:lang w:val="en-GB"/>
        </w:rPr>
        <w:t xml:space="preserve">      </w:t>
      </w:r>
      <w:r w:rsidR="001D56BF">
        <w:rPr>
          <w:sz w:val="24"/>
          <w:szCs w:val="24"/>
          <w:lang w:val="en-GB"/>
        </w:rPr>
        <w:t xml:space="preserve">  </w:t>
      </w:r>
      <w:r w:rsidR="00D40D3D">
        <w:rPr>
          <w:sz w:val="24"/>
          <w:szCs w:val="24"/>
          <w:lang w:val="en-GB"/>
        </w:rPr>
        <w:t xml:space="preserve">                                                                     </w:t>
      </w:r>
      <w:r w:rsidRPr="001D56BF">
        <w:rPr>
          <w:sz w:val="24"/>
          <w:szCs w:val="24"/>
          <w:lang w:val="en-GB"/>
        </w:rPr>
        <w:t xml:space="preserve"> </w:t>
      </w:r>
      <w:r w:rsidR="008E5D64">
        <w:rPr>
          <w:sz w:val="24"/>
          <w:szCs w:val="24"/>
          <w:lang w:val="en-GB"/>
        </w:rPr>
        <w:t xml:space="preserve">    </w:t>
      </w:r>
      <w:r w:rsidR="003F1A6D">
        <w:rPr>
          <w:sz w:val="24"/>
          <w:szCs w:val="24"/>
          <w:lang w:val="en-GB"/>
        </w:rPr>
        <w:t xml:space="preserve">  </w:t>
      </w:r>
      <w:r w:rsidR="008E5D64">
        <w:rPr>
          <w:sz w:val="24"/>
          <w:szCs w:val="24"/>
          <w:lang w:val="en-GB"/>
        </w:rPr>
        <w:t xml:space="preserve"> </w:t>
      </w:r>
      <w:r w:rsidR="001D56BF" w:rsidRPr="001D56BF">
        <w:rPr>
          <w:sz w:val="24"/>
          <w:szCs w:val="24"/>
          <w:lang w:val="en-GB"/>
        </w:rPr>
        <w:t>R1-2</w:t>
      </w:r>
      <w:r w:rsidR="00B85F44">
        <w:rPr>
          <w:sz w:val="24"/>
          <w:szCs w:val="24"/>
          <w:lang w:val="en-GB"/>
        </w:rPr>
        <w:t>50</w:t>
      </w:r>
      <w:r w:rsidR="003F1A6D">
        <w:rPr>
          <w:sz w:val="24"/>
          <w:szCs w:val="24"/>
          <w:lang w:val="en-GB"/>
        </w:rPr>
        <w:t>3444</w:t>
      </w:r>
    </w:p>
    <w:bookmarkEnd w:id="1"/>
    <w:p w14:paraId="2CFE1919" w14:textId="5682D71A" w:rsidR="00850D96" w:rsidRPr="00D4694A" w:rsidRDefault="00ED4EF2" w:rsidP="00BB4E79">
      <w:pPr>
        <w:tabs>
          <w:tab w:val="center" w:pos="4536"/>
          <w:tab w:val="right" w:pos="9072"/>
        </w:tabs>
        <w:rPr>
          <w:rFonts w:ascii="Arial" w:eastAsia="MS Mincho" w:hAnsi="Arial" w:cs="Arial"/>
          <w:b/>
          <w:bCs/>
          <w:sz w:val="24"/>
          <w:szCs w:val="18"/>
          <w:lang w:eastAsia="ja-JP"/>
        </w:rPr>
      </w:pPr>
      <w:r>
        <w:rPr>
          <w:rFonts w:ascii="Arial" w:hAnsi="Arial" w:cs="Arial"/>
          <w:b/>
          <w:sz w:val="24"/>
          <w:szCs w:val="24"/>
          <w:lang w:eastAsia="zh-CN"/>
        </w:rPr>
        <w:t xml:space="preserve">St Julian’s, </w:t>
      </w:r>
      <w:r w:rsidR="008E5D64">
        <w:rPr>
          <w:rFonts w:ascii="Arial" w:eastAsia="MS Mincho" w:hAnsi="Arial" w:cs="Arial"/>
          <w:b/>
          <w:bCs/>
          <w:sz w:val="24"/>
          <w:szCs w:val="18"/>
          <w:lang w:eastAsia="ja-JP"/>
        </w:rPr>
        <w:t>Malta</w:t>
      </w:r>
      <w:r w:rsidR="00BB4E79" w:rsidRPr="00D4694A">
        <w:rPr>
          <w:rFonts w:ascii="Arial" w:eastAsia="MS Mincho" w:hAnsi="Arial" w:cs="Arial"/>
          <w:b/>
          <w:bCs/>
          <w:sz w:val="24"/>
          <w:szCs w:val="18"/>
          <w:lang w:eastAsia="ja-JP"/>
        </w:rPr>
        <w:t xml:space="preserve">, </w:t>
      </w:r>
      <w:r w:rsidR="008E5D64">
        <w:rPr>
          <w:rFonts w:ascii="Arial" w:eastAsia="MS Mincho" w:hAnsi="Arial" w:cs="Arial"/>
          <w:b/>
          <w:bCs/>
          <w:sz w:val="24"/>
          <w:szCs w:val="18"/>
          <w:lang w:eastAsia="ja-JP"/>
        </w:rPr>
        <w:t>May</w:t>
      </w:r>
      <w:r w:rsidR="00BB4E79" w:rsidRPr="00D4694A">
        <w:rPr>
          <w:rFonts w:ascii="Arial" w:eastAsia="MS Mincho" w:hAnsi="Arial" w:cs="Arial"/>
          <w:b/>
          <w:bCs/>
          <w:sz w:val="24"/>
          <w:szCs w:val="18"/>
          <w:lang w:eastAsia="ja-JP"/>
        </w:rPr>
        <w:t xml:space="preserve"> </w:t>
      </w:r>
      <w:r w:rsidR="008E5D64">
        <w:rPr>
          <w:rFonts w:ascii="Arial" w:eastAsia="MS Mincho" w:hAnsi="Arial" w:cs="Arial"/>
          <w:b/>
          <w:bCs/>
          <w:sz w:val="24"/>
          <w:szCs w:val="18"/>
          <w:lang w:eastAsia="ja-JP"/>
        </w:rPr>
        <w:t>19</w:t>
      </w:r>
      <w:r w:rsidR="00BB4E79" w:rsidRPr="00D4694A">
        <w:rPr>
          <w:rFonts w:ascii="Arial" w:eastAsia="Malgun Gothic" w:hAnsi="Arial" w:cs="Arial"/>
          <w:b/>
          <w:bCs/>
          <w:sz w:val="24"/>
          <w:szCs w:val="18"/>
          <w:vertAlign w:val="superscript"/>
          <w:lang w:eastAsia="ko-KR"/>
        </w:rPr>
        <w:t>th</w:t>
      </w:r>
      <w:r w:rsidR="00BB4E79" w:rsidRPr="00D4694A">
        <w:rPr>
          <w:rFonts w:ascii="Arial" w:eastAsia="MS Mincho" w:hAnsi="Arial" w:cs="Arial"/>
          <w:b/>
          <w:bCs/>
          <w:sz w:val="24"/>
          <w:szCs w:val="18"/>
          <w:lang w:eastAsia="ja-JP"/>
        </w:rPr>
        <w:t xml:space="preserve"> </w:t>
      </w:r>
      <w:r w:rsidR="00BB4E79" w:rsidRPr="00D4694A">
        <w:rPr>
          <w:rFonts w:ascii="Arial" w:hAnsi="Arial" w:cs="Arial"/>
          <w:b/>
          <w:bCs/>
          <w:sz w:val="24"/>
          <w:szCs w:val="18"/>
        </w:rPr>
        <w:t>–</w:t>
      </w:r>
      <w:r w:rsidR="00864EB1" w:rsidRPr="00D4694A">
        <w:rPr>
          <w:rFonts w:ascii="Arial" w:hAnsi="Arial" w:cs="Arial"/>
          <w:b/>
          <w:bCs/>
          <w:sz w:val="24"/>
          <w:szCs w:val="18"/>
        </w:rPr>
        <w:t xml:space="preserve"> </w:t>
      </w:r>
      <w:r w:rsidR="008E5D64">
        <w:rPr>
          <w:rFonts w:ascii="Arial" w:hAnsi="Arial" w:cs="Arial"/>
          <w:b/>
          <w:bCs/>
          <w:sz w:val="24"/>
          <w:szCs w:val="18"/>
        </w:rPr>
        <w:t>23</w:t>
      </w:r>
      <w:r w:rsidR="008E5D64">
        <w:rPr>
          <w:rFonts w:ascii="Arial" w:hAnsi="Arial" w:cs="Arial"/>
          <w:b/>
          <w:bCs/>
          <w:sz w:val="24"/>
          <w:szCs w:val="18"/>
          <w:vertAlign w:val="superscript"/>
        </w:rPr>
        <w:t>rd</w:t>
      </w:r>
      <w:r w:rsidR="00BB4E79" w:rsidRPr="00D4694A">
        <w:rPr>
          <w:rFonts w:ascii="Arial" w:eastAsia="MS Mincho" w:hAnsi="Arial" w:cs="Arial"/>
          <w:b/>
          <w:bCs/>
          <w:sz w:val="24"/>
          <w:szCs w:val="18"/>
          <w:lang w:eastAsia="ja-JP"/>
        </w:rPr>
        <w:t>, 202</w:t>
      </w:r>
      <w:r w:rsidR="00B85F44" w:rsidRPr="00D4694A">
        <w:rPr>
          <w:rFonts w:ascii="Arial" w:eastAsia="MS Mincho" w:hAnsi="Arial" w:cs="Arial"/>
          <w:b/>
          <w:bCs/>
          <w:sz w:val="24"/>
          <w:szCs w:val="18"/>
          <w:lang w:eastAsia="ja-JP"/>
        </w:rPr>
        <w:t>5</w:t>
      </w:r>
      <w:r w:rsidR="0048130C">
        <w:rPr>
          <w:rFonts w:ascii="Arial" w:eastAsia="MS Mincho" w:hAnsi="Arial" w:cs="Arial"/>
          <w:b/>
          <w:bCs/>
          <w:sz w:val="24"/>
          <w:szCs w:val="18"/>
          <w:lang w:eastAsia="ja-JP"/>
        </w:rPr>
        <w:t xml:space="preserve"> </w:t>
      </w:r>
    </w:p>
    <w:p w14:paraId="30E02941" w14:textId="22E177E0" w:rsidR="0034111C" w:rsidRPr="000D401B" w:rsidRDefault="0034111C" w:rsidP="007A345E">
      <w:pPr>
        <w:pStyle w:val="CRCoverPage"/>
        <w:spacing w:after="0"/>
        <w:contextualSpacing/>
        <w:jc w:val="both"/>
        <w:rPr>
          <w:rFonts w:cs="Arial"/>
          <w:b/>
          <w:bCs/>
          <w:sz w:val="24"/>
          <w:szCs w:val="24"/>
          <w:lang w:eastAsia="ja-JP"/>
        </w:rPr>
      </w:pPr>
      <w:r w:rsidRPr="000D401B">
        <w:rPr>
          <w:rFonts w:cs="Arial"/>
          <w:b/>
          <w:bCs/>
          <w:sz w:val="24"/>
          <w:szCs w:val="24"/>
        </w:rPr>
        <w:t>Agenda item:</w:t>
      </w:r>
      <w:r w:rsidRPr="000D401B">
        <w:rPr>
          <w:rFonts w:cs="Arial"/>
          <w:b/>
          <w:bCs/>
          <w:sz w:val="24"/>
        </w:rPr>
        <w:tab/>
      </w:r>
      <w:r w:rsidRPr="000D401B">
        <w:rPr>
          <w:rFonts w:cs="Arial"/>
          <w:b/>
          <w:bCs/>
          <w:sz w:val="24"/>
        </w:rPr>
        <w:tab/>
      </w:r>
      <w:r w:rsidR="00675EB7" w:rsidRPr="000D401B">
        <w:rPr>
          <w:rFonts w:cs="Arial"/>
          <w:b/>
          <w:bCs/>
          <w:sz w:val="24"/>
          <w:szCs w:val="24"/>
        </w:rPr>
        <w:t>9</w:t>
      </w:r>
      <w:r w:rsidR="00CC7843" w:rsidRPr="000D401B">
        <w:rPr>
          <w:rFonts w:cs="Arial"/>
          <w:b/>
          <w:bCs/>
          <w:sz w:val="24"/>
          <w:szCs w:val="24"/>
        </w:rPr>
        <w:t>.</w:t>
      </w:r>
      <w:r w:rsidR="00D40D3D">
        <w:rPr>
          <w:rFonts w:cs="Arial"/>
          <w:b/>
          <w:bCs/>
          <w:sz w:val="24"/>
          <w:szCs w:val="24"/>
        </w:rPr>
        <w:t>15</w:t>
      </w:r>
      <w:r w:rsidR="00CC7843" w:rsidRPr="000D401B">
        <w:rPr>
          <w:rFonts w:cs="Arial"/>
          <w:b/>
          <w:bCs/>
          <w:sz w:val="24"/>
          <w:szCs w:val="24"/>
        </w:rPr>
        <w:t>.</w:t>
      </w:r>
      <w:r w:rsidR="000333F2" w:rsidRPr="000D401B">
        <w:rPr>
          <w:rFonts w:cs="Arial"/>
          <w:b/>
          <w:bCs/>
          <w:sz w:val="24"/>
          <w:szCs w:val="24"/>
        </w:rPr>
        <w:t>3</w:t>
      </w:r>
    </w:p>
    <w:p w14:paraId="30E02942" w14:textId="4B6830AB" w:rsidR="00E128F2" w:rsidRPr="000D401B" w:rsidRDefault="0034111C" w:rsidP="007A345E">
      <w:pPr>
        <w:tabs>
          <w:tab w:val="left" w:pos="1985"/>
        </w:tabs>
        <w:spacing w:after="0"/>
        <w:ind w:left="1985" w:hanging="1985"/>
        <w:contextualSpacing/>
        <w:jc w:val="both"/>
        <w:rPr>
          <w:rFonts w:ascii="Arial" w:hAnsi="Arial" w:cs="Arial"/>
          <w:b/>
          <w:bCs/>
          <w:sz w:val="24"/>
          <w:szCs w:val="24"/>
        </w:rPr>
      </w:pPr>
      <w:r w:rsidRPr="000D401B">
        <w:rPr>
          <w:rFonts w:ascii="Arial" w:hAnsi="Arial" w:cs="Arial"/>
          <w:b/>
          <w:bCs/>
          <w:sz w:val="24"/>
          <w:szCs w:val="24"/>
        </w:rPr>
        <w:t>Source:</w:t>
      </w:r>
      <w:r w:rsidRPr="000D401B">
        <w:rPr>
          <w:rFonts w:ascii="Arial" w:hAnsi="Arial" w:cs="Arial"/>
          <w:b/>
          <w:bCs/>
          <w:sz w:val="24"/>
        </w:rPr>
        <w:tab/>
      </w:r>
      <w:r w:rsidR="00F07F6F" w:rsidRPr="000D401B">
        <w:rPr>
          <w:rFonts w:ascii="Arial" w:hAnsi="Arial" w:cs="Arial"/>
          <w:b/>
          <w:bCs/>
          <w:sz w:val="24"/>
          <w:szCs w:val="24"/>
        </w:rPr>
        <w:t>MediaTek Inc.</w:t>
      </w:r>
    </w:p>
    <w:p w14:paraId="30E02943" w14:textId="3F7E0E47" w:rsidR="0034111C" w:rsidRPr="000D401B" w:rsidRDefault="0034111C" w:rsidP="00884C56">
      <w:pPr>
        <w:spacing w:after="0"/>
        <w:ind w:left="1985" w:hanging="1985"/>
        <w:contextualSpacing/>
        <w:jc w:val="both"/>
        <w:rPr>
          <w:rFonts w:ascii="Arial" w:hAnsi="Arial" w:cs="Arial"/>
          <w:b/>
          <w:bCs/>
          <w:sz w:val="24"/>
          <w:szCs w:val="24"/>
        </w:rPr>
      </w:pPr>
      <w:r w:rsidRPr="000D401B">
        <w:rPr>
          <w:rFonts w:ascii="Arial" w:hAnsi="Arial" w:cs="Arial"/>
          <w:b/>
          <w:bCs/>
          <w:sz w:val="24"/>
          <w:szCs w:val="24"/>
        </w:rPr>
        <w:t>Title:</w:t>
      </w:r>
      <w:r w:rsidRPr="000D401B">
        <w:rPr>
          <w:rFonts w:ascii="Arial" w:hAnsi="Arial" w:cs="Arial"/>
          <w:b/>
          <w:bCs/>
          <w:sz w:val="24"/>
        </w:rPr>
        <w:tab/>
      </w:r>
      <w:r w:rsidR="00084E87" w:rsidRPr="00084E87">
        <w:rPr>
          <w:rFonts w:ascii="Arial" w:hAnsi="Arial" w:cs="Arial"/>
          <w:b/>
          <w:bCs/>
          <w:sz w:val="24"/>
        </w:rPr>
        <w:t>Discussion on UE features for evolution of NR duplex operation</w:t>
      </w:r>
    </w:p>
    <w:p w14:paraId="30E02944" w14:textId="27D4B30B" w:rsidR="0034111C" w:rsidRPr="000D401B" w:rsidRDefault="0034111C" w:rsidP="007A345E">
      <w:pPr>
        <w:spacing w:after="0"/>
        <w:contextualSpacing/>
        <w:jc w:val="both"/>
        <w:rPr>
          <w:rFonts w:ascii="Arial" w:hAnsi="Arial" w:cs="Arial"/>
          <w:b/>
          <w:bCs/>
          <w:sz w:val="24"/>
          <w:szCs w:val="24"/>
        </w:rPr>
      </w:pPr>
      <w:r w:rsidRPr="000D401B">
        <w:rPr>
          <w:rFonts w:ascii="Arial" w:hAnsi="Arial" w:cs="Arial"/>
          <w:b/>
          <w:bCs/>
          <w:sz w:val="24"/>
          <w:szCs w:val="24"/>
        </w:rPr>
        <w:t xml:space="preserve">Document </w:t>
      </w:r>
      <w:r w:rsidR="3E61DC49" w:rsidRPr="000D401B">
        <w:rPr>
          <w:rFonts w:ascii="Arial" w:hAnsi="Arial" w:cs="Arial"/>
          <w:b/>
          <w:bCs/>
          <w:sz w:val="24"/>
          <w:szCs w:val="24"/>
        </w:rPr>
        <w:t>for:</w:t>
      </w:r>
      <w:r w:rsidRPr="000D401B">
        <w:tab/>
      </w:r>
      <w:r w:rsidR="00220615" w:rsidRPr="000D401B">
        <w:tab/>
      </w:r>
      <w:r w:rsidRPr="000D401B">
        <w:rPr>
          <w:rFonts w:ascii="Arial" w:hAnsi="Arial" w:cs="Arial"/>
          <w:b/>
          <w:bCs/>
          <w:sz w:val="24"/>
          <w:szCs w:val="24"/>
        </w:rPr>
        <w:t>Discussion and Decision</w:t>
      </w:r>
    </w:p>
    <w:p w14:paraId="7CF7938E" w14:textId="633C7172" w:rsidR="00ED1327" w:rsidRPr="000D401B" w:rsidRDefault="00EE7FA7" w:rsidP="005D664D">
      <w:pPr>
        <w:pStyle w:val="Heading1"/>
        <w:jc w:val="both"/>
      </w:pPr>
      <w:r w:rsidRPr="000D401B">
        <w:t>Introduction</w:t>
      </w:r>
    </w:p>
    <w:p w14:paraId="3E2E1686" w14:textId="41A52ED4" w:rsidR="00D40D3D" w:rsidRPr="000D401B" w:rsidRDefault="00D40D3D" w:rsidP="000D401B">
      <w:pPr>
        <w:spacing w:before="120" w:after="120"/>
        <w:jc w:val="both"/>
      </w:pPr>
      <w:bookmarkStart w:id="2" w:name="_Hlk510705081"/>
      <w:r w:rsidRPr="00D40D3D">
        <w:t>In this contribution we provide views regarding UE features for evolution of NR duplex (SBFD) operation</w:t>
      </w:r>
      <w:r w:rsidR="00CC5846" w:rsidRPr="000D401B">
        <w:t xml:space="preserve">. </w:t>
      </w:r>
    </w:p>
    <w:bookmarkEnd w:id="2"/>
    <w:p w14:paraId="10445A01" w14:textId="13CC1BA3" w:rsidR="00885580" w:rsidRDefault="002B609D" w:rsidP="005D664D">
      <w:pPr>
        <w:pStyle w:val="Heading1"/>
        <w:ind w:left="431" w:hanging="431"/>
        <w:jc w:val="both"/>
      </w:pPr>
      <w:r w:rsidRPr="000D401B">
        <w:t>Discussion</w:t>
      </w:r>
    </w:p>
    <w:p w14:paraId="2CC36A69" w14:textId="7CBCF226" w:rsidR="00D40D3D" w:rsidRDefault="00D40D3D" w:rsidP="00D40D3D">
      <w:pPr>
        <w:pStyle w:val="Heading2"/>
      </w:pPr>
      <w:r w:rsidRPr="00D40D3D">
        <w:t>UE Features for SBFD Operation</w:t>
      </w:r>
    </w:p>
    <w:p w14:paraId="691F4B7F" w14:textId="3C2C14FF" w:rsidR="00D40D3D" w:rsidRDefault="00D40D3D" w:rsidP="00511FB1">
      <w:pPr>
        <w:jc w:val="both"/>
      </w:pPr>
      <w:r w:rsidRPr="00D40D3D">
        <w:t xml:space="preserve">In this section, we provide the list of UE features to be supported for SBFD operation, including features that are basic and supported by all SBFD capable UEs and some addition features that may or may not be supported by a SBFD aware UE. Our views are based on at least agreements made in agenda item 9.3.1 of R19 evolution of NR duplex operation.   </w:t>
      </w:r>
    </w:p>
    <w:tbl>
      <w:tblPr>
        <w:tblStyle w:val="TableGrid"/>
        <w:tblW w:w="0" w:type="auto"/>
        <w:tblInd w:w="108" w:type="dxa"/>
        <w:tblLook w:val="04A0" w:firstRow="1" w:lastRow="0" w:firstColumn="1" w:lastColumn="0" w:noHBand="0" w:noVBand="1"/>
      </w:tblPr>
      <w:tblGrid>
        <w:gridCol w:w="14317"/>
      </w:tblGrid>
      <w:tr w:rsidR="00D40D3D" w14:paraId="047FE280" w14:textId="77777777" w:rsidTr="00D40D3D">
        <w:tc>
          <w:tcPr>
            <w:tcW w:w="14317" w:type="dxa"/>
            <w:tcBorders>
              <w:top w:val="single" w:sz="4" w:space="0" w:color="auto"/>
              <w:left w:val="single" w:sz="4" w:space="0" w:color="auto"/>
              <w:bottom w:val="single" w:sz="4" w:space="0" w:color="auto"/>
              <w:right w:val="single" w:sz="4" w:space="0" w:color="auto"/>
            </w:tcBorders>
          </w:tcPr>
          <w:p w14:paraId="63D00E6A" w14:textId="77777777" w:rsidR="00512328" w:rsidRPr="00512328" w:rsidRDefault="00512328" w:rsidP="00512328">
            <w:pPr>
              <w:overflowPunct/>
              <w:autoSpaceDE/>
              <w:autoSpaceDN/>
              <w:adjustRightInd/>
              <w:spacing w:after="0"/>
              <w:rPr>
                <w:rFonts w:eastAsia="Yu Mincho"/>
                <w:b/>
                <w:bCs/>
                <w:lang w:eastAsia="ja-JP"/>
              </w:rPr>
            </w:pPr>
            <w:bookmarkStart w:id="3" w:name="OLE_LINK44"/>
            <w:bookmarkStart w:id="4" w:name="OLE_LINK89"/>
            <w:r w:rsidRPr="00512328">
              <w:rPr>
                <w:rFonts w:eastAsia="Yu Mincho"/>
                <w:b/>
                <w:bCs/>
                <w:highlight w:val="green"/>
                <w:lang w:eastAsia="ja-JP"/>
              </w:rPr>
              <w:t>Agreement:</w:t>
            </w:r>
          </w:p>
          <w:p w14:paraId="3FC5F09E" w14:textId="77777777" w:rsidR="00512328" w:rsidRPr="00512328" w:rsidRDefault="00512328" w:rsidP="00512328">
            <w:pPr>
              <w:overflowPunct/>
              <w:autoSpaceDE/>
              <w:autoSpaceDN/>
              <w:adjustRightInd/>
              <w:spacing w:after="0"/>
              <w:rPr>
                <w:rFonts w:eastAsia="Yu Mincho"/>
                <w:lang w:val="en-US" w:eastAsia="ja-JP"/>
              </w:rPr>
            </w:pPr>
            <w:bookmarkStart w:id="5" w:name="OLE_LINK6"/>
            <w:r w:rsidRPr="00512328">
              <w:rPr>
                <w:rFonts w:eastAsia="Yu Mincho"/>
                <w:lang w:val="en-US" w:eastAsia="ja-JP"/>
              </w:rPr>
              <w:t>Add the following components in FG 60-1 (basic FG for SBFD operation)</w:t>
            </w:r>
          </w:p>
          <w:p w14:paraId="27ACBDC2" w14:textId="77777777" w:rsidR="00512328" w:rsidRPr="00512328" w:rsidRDefault="00512328" w:rsidP="00512328">
            <w:pPr>
              <w:pStyle w:val="ListParagraph"/>
              <w:numPr>
                <w:ilvl w:val="0"/>
                <w:numId w:val="64"/>
              </w:numPr>
              <w:spacing w:line="254" w:lineRule="auto"/>
              <w:jc w:val="both"/>
              <w:rPr>
                <w:rFonts w:eastAsia="Yu Mincho"/>
                <w:sz w:val="20"/>
                <w:szCs w:val="20"/>
                <w:lang w:val="en-US" w:eastAsia="ja-JP"/>
              </w:rPr>
            </w:pPr>
            <w:bookmarkStart w:id="6" w:name="OLE_LINK10"/>
            <w:bookmarkEnd w:id="5"/>
            <w:r w:rsidRPr="00512328">
              <w:rPr>
                <w:rFonts w:eastAsia="Yu Mincho"/>
                <w:sz w:val="20"/>
                <w:szCs w:val="20"/>
                <w:lang w:val="en-US" w:eastAsia="ja-JP"/>
              </w:rPr>
              <w:t>Support of separate PUCCH frequency resource configuration in SBFD symbols and non-SBFD symbols</w:t>
            </w:r>
          </w:p>
          <w:bookmarkEnd w:id="6"/>
          <w:p w14:paraId="28F88595" w14:textId="77777777" w:rsidR="00512328" w:rsidRPr="00512328" w:rsidRDefault="00512328" w:rsidP="00512328">
            <w:pPr>
              <w:pStyle w:val="ListParagraph"/>
              <w:numPr>
                <w:ilvl w:val="0"/>
                <w:numId w:val="64"/>
              </w:numPr>
              <w:spacing w:line="254" w:lineRule="auto"/>
              <w:jc w:val="both"/>
              <w:rPr>
                <w:rFonts w:eastAsia="Yu Mincho"/>
                <w:sz w:val="20"/>
                <w:szCs w:val="20"/>
                <w:highlight w:val="yellow"/>
                <w:lang w:val="en-US" w:eastAsia="ja-JP"/>
              </w:rPr>
            </w:pPr>
            <w:r w:rsidRPr="00512328">
              <w:rPr>
                <w:rFonts w:eastAsia="Yu Mincho"/>
                <w:sz w:val="20"/>
                <w:szCs w:val="20"/>
                <w:highlight w:val="yellow"/>
                <w:lang w:val="en-US" w:eastAsia="ja-JP"/>
              </w:rPr>
              <w:t xml:space="preserve">[FFS: </w:t>
            </w:r>
            <w:bookmarkStart w:id="7" w:name="OLE_LINK7"/>
            <w:r w:rsidRPr="00512328">
              <w:rPr>
                <w:rFonts w:eastAsia="Yu Mincho"/>
                <w:sz w:val="20"/>
                <w:szCs w:val="20"/>
                <w:highlight w:val="yellow"/>
                <w:lang w:val="en-US" w:eastAsia="ja-JP"/>
              </w:rPr>
              <w:t>Support of separate UL power control parameters based on unified TCI framework in SBFD symbols and non-SBFD symbols</w:t>
            </w:r>
            <w:bookmarkEnd w:id="7"/>
            <w:r w:rsidRPr="00512328">
              <w:rPr>
                <w:rFonts w:eastAsia="Yu Mincho"/>
                <w:sz w:val="20"/>
                <w:szCs w:val="20"/>
                <w:highlight w:val="yellow"/>
                <w:lang w:val="en-US" w:eastAsia="ja-JP"/>
              </w:rPr>
              <w:t>]</w:t>
            </w:r>
          </w:p>
          <w:p w14:paraId="61297141" w14:textId="77777777" w:rsidR="00512328" w:rsidRPr="00512328" w:rsidRDefault="00512328" w:rsidP="00512328">
            <w:pPr>
              <w:pStyle w:val="ListParagraph"/>
              <w:numPr>
                <w:ilvl w:val="0"/>
                <w:numId w:val="64"/>
              </w:numPr>
              <w:spacing w:line="254" w:lineRule="auto"/>
              <w:jc w:val="both"/>
              <w:rPr>
                <w:rFonts w:eastAsia="Yu Mincho"/>
                <w:sz w:val="20"/>
                <w:szCs w:val="20"/>
                <w:lang w:val="en-US" w:eastAsia="ja-JP"/>
              </w:rPr>
            </w:pPr>
            <w:bookmarkStart w:id="8" w:name="OLE_LINK11"/>
            <w:r w:rsidRPr="00512328">
              <w:rPr>
                <w:rFonts w:eastAsia="Yu Mincho"/>
                <w:sz w:val="20"/>
                <w:szCs w:val="20"/>
                <w:lang w:val="en-US" w:eastAsia="ja-JP"/>
              </w:rPr>
              <w:t>Support of separate PUSCH frequency hopping offset in SBFD symbols and non-SBFD symbols</w:t>
            </w:r>
          </w:p>
          <w:bookmarkEnd w:id="8"/>
          <w:p w14:paraId="52601AA6" w14:textId="45C3D2D3" w:rsidR="00D40D3D" w:rsidRPr="00512328" w:rsidRDefault="00512328" w:rsidP="00512328">
            <w:pPr>
              <w:pStyle w:val="ListParagraph"/>
              <w:numPr>
                <w:ilvl w:val="0"/>
                <w:numId w:val="64"/>
              </w:numPr>
              <w:spacing w:line="254" w:lineRule="auto"/>
              <w:jc w:val="both"/>
              <w:rPr>
                <w:rFonts w:eastAsia="Yu Mincho"/>
                <w:sz w:val="20"/>
                <w:szCs w:val="20"/>
                <w:highlight w:val="yellow"/>
                <w:lang w:val="en-US" w:eastAsia="ja-JP"/>
              </w:rPr>
            </w:pPr>
            <w:r w:rsidRPr="00512328">
              <w:rPr>
                <w:rFonts w:eastAsia="Yu Mincho"/>
                <w:sz w:val="20"/>
                <w:szCs w:val="20"/>
                <w:highlight w:val="yellow"/>
                <w:lang w:val="en-US" w:eastAsia="ja-JP"/>
              </w:rPr>
              <w:t xml:space="preserve">[FFS: </w:t>
            </w:r>
            <w:bookmarkStart w:id="9" w:name="OLE_LINK8"/>
            <w:r w:rsidRPr="00512328">
              <w:rPr>
                <w:rFonts w:eastAsia="Yu Mincho"/>
                <w:sz w:val="20"/>
                <w:szCs w:val="20"/>
                <w:highlight w:val="yellow"/>
                <w:lang w:val="en-US" w:eastAsia="ja-JP"/>
              </w:rPr>
              <w:t>Support of separate SRS resource set configuration in SBFD symbols and non-SBFD symbols</w:t>
            </w:r>
            <w:bookmarkEnd w:id="9"/>
            <w:r w:rsidRPr="00512328">
              <w:rPr>
                <w:rFonts w:eastAsia="Yu Mincho"/>
                <w:sz w:val="20"/>
                <w:szCs w:val="20"/>
                <w:highlight w:val="yellow"/>
                <w:lang w:val="en-US" w:eastAsia="ja-JP"/>
              </w:rPr>
              <w:t>]</w:t>
            </w:r>
          </w:p>
          <w:p w14:paraId="19434012" w14:textId="77777777" w:rsidR="00512328" w:rsidRPr="00512328" w:rsidRDefault="00512328" w:rsidP="00512328">
            <w:pPr>
              <w:overflowPunct/>
              <w:autoSpaceDE/>
              <w:autoSpaceDN/>
              <w:adjustRightInd/>
              <w:spacing w:after="0" w:line="254" w:lineRule="auto"/>
              <w:ind w:left="360"/>
              <w:jc w:val="both"/>
              <w:rPr>
                <w:rFonts w:eastAsia="Yu Mincho"/>
                <w:highlight w:val="yellow"/>
                <w:lang w:val="en-US" w:eastAsia="ja-JP"/>
              </w:rPr>
            </w:pPr>
          </w:p>
          <w:p w14:paraId="001FB540" w14:textId="77777777" w:rsidR="005F56C9" w:rsidRPr="005F56C9" w:rsidRDefault="005F56C9" w:rsidP="005F56C9">
            <w:pPr>
              <w:pStyle w:val="Heading4"/>
              <w:numPr>
                <w:ilvl w:val="0"/>
                <w:numId w:val="0"/>
              </w:numPr>
              <w:spacing w:before="0" w:after="0"/>
              <w:ind w:left="864" w:hanging="864"/>
              <w:rPr>
                <w:rFonts w:ascii="Times New Roman" w:hAnsi="Times New Roman"/>
                <w:sz w:val="20"/>
                <w:lang w:val="en-US" w:eastAsia="zh-CN"/>
              </w:rPr>
            </w:pPr>
            <w:r w:rsidRPr="005F56C9">
              <w:rPr>
                <w:rFonts w:ascii="Times New Roman" w:hAnsi="Times New Roman"/>
                <w:i/>
                <w:sz w:val="20"/>
                <w:highlight w:val="yellow"/>
                <w:lang w:val="en-US" w:eastAsia="zh-CN"/>
              </w:rPr>
              <w:t>Question</w:t>
            </w:r>
            <w:r w:rsidRPr="005F56C9">
              <w:rPr>
                <w:rFonts w:ascii="Times New Roman" w:hAnsi="Times New Roman"/>
                <w:i/>
                <w:sz w:val="20"/>
                <w:highlight w:val="yellow"/>
                <w:lang w:val="en-US"/>
              </w:rPr>
              <w:t xml:space="preserve"> </w:t>
            </w:r>
            <w:r w:rsidRPr="005F56C9">
              <w:rPr>
                <w:rFonts w:ascii="Times New Roman" w:eastAsiaTheme="minorEastAsia" w:hAnsi="Times New Roman"/>
                <w:i/>
                <w:sz w:val="20"/>
                <w:highlight w:val="yellow"/>
                <w:lang w:val="en-US"/>
              </w:rPr>
              <w:t>2</w:t>
            </w:r>
            <w:r w:rsidRPr="005F56C9">
              <w:rPr>
                <w:rFonts w:ascii="Times New Roman" w:hAnsi="Times New Roman"/>
                <w:i/>
                <w:sz w:val="20"/>
                <w:highlight w:val="yellow"/>
                <w:lang w:val="en-US"/>
              </w:rPr>
              <w:t>-</w:t>
            </w:r>
            <w:r w:rsidRPr="005F56C9">
              <w:rPr>
                <w:rFonts w:ascii="Times New Roman" w:hAnsi="Times New Roman"/>
                <w:i/>
                <w:sz w:val="20"/>
                <w:highlight w:val="yellow"/>
                <w:lang w:val="en-US" w:eastAsia="zh-CN"/>
              </w:rPr>
              <w:t>2-1</w:t>
            </w:r>
            <w:r w:rsidRPr="005F56C9">
              <w:rPr>
                <w:rFonts w:ascii="Times New Roman" w:hAnsi="Times New Roman"/>
                <w:i/>
                <w:sz w:val="20"/>
                <w:lang w:val="en-US"/>
              </w:rPr>
              <w:t>:</w:t>
            </w:r>
          </w:p>
          <w:p w14:paraId="5B790A3A" w14:textId="77777777" w:rsidR="005F56C9" w:rsidRPr="005F56C9" w:rsidRDefault="005F56C9" w:rsidP="005F56C9">
            <w:pPr>
              <w:spacing w:after="0"/>
              <w:jc w:val="both"/>
              <w:rPr>
                <w:rFonts w:eastAsia="MS Mincho"/>
                <w:lang w:eastAsia="ja-JP"/>
              </w:rPr>
            </w:pPr>
            <w:r w:rsidRPr="005F56C9">
              <w:rPr>
                <w:rFonts w:eastAsia="MS Mincho"/>
              </w:rPr>
              <w:t xml:space="preserve">Companies are encouraged to provide their views on whether ‘support of </w:t>
            </w:r>
            <w:r w:rsidRPr="005F56C9">
              <w:t>PDSCH</w:t>
            </w:r>
            <w:r w:rsidRPr="005F56C9">
              <w:rPr>
                <w:rFonts w:eastAsia="MS Mincho"/>
              </w:rPr>
              <w:t xml:space="preserve"> receptions in two non-contiguous DL subbands’ should be part of basic FG for SBFD operation or separate FG.</w:t>
            </w:r>
          </w:p>
          <w:p w14:paraId="4D8A32D4" w14:textId="77777777" w:rsidR="005F56C9" w:rsidRPr="005F56C9" w:rsidRDefault="005F56C9" w:rsidP="005F56C9">
            <w:pPr>
              <w:numPr>
                <w:ilvl w:val="0"/>
                <w:numId w:val="65"/>
              </w:numPr>
              <w:spacing w:after="0"/>
              <w:jc w:val="both"/>
              <w:rPr>
                <w:rFonts w:eastAsia="MS Mincho"/>
              </w:rPr>
            </w:pPr>
            <w:r w:rsidRPr="005F56C9">
              <w:rPr>
                <w:rFonts w:eastAsia="MS Mincho"/>
              </w:rPr>
              <w:t xml:space="preserve">Alt.1: </w:t>
            </w:r>
            <w:r w:rsidRPr="005F56C9">
              <w:t>Support of PDSCH reception in two non-contiguous DL subbands should be part of basic FG for SBFD</w:t>
            </w:r>
            <w:r w:rsidRPr="005F56C9">
              <w:rPr>
                <w:rFonts w:eastAsiaTheme="minorEastAsia"/>
              </w:rPr>
              <w:t xml:space="preserve"> operation</w:t>
            </w:r>
            <w:r w:rsidRPr="005F56C9">
              <w:t>.</w:t>
            </w:r>
          </w:p>
          <w:p w14:paraId="49CCDC7C" w14:textId="77777777" w:rsidR="005F56C9" w:rsidRPr="005F56C9" w:rsidRDefault="005F56C9" w:rsidP="005F56C9">
            <w:pPr>
              <w:numPr>
                <w:ilvl w:val="0"/>
                <w:numId w:val="65"/>
              </w:numPr>
              <w:spacing w:after="0"/>
              <w:jc w:val="both"/>
              <w:rPr>
                <w:rFonts w:eastAsia="MS Mincho"/>
              </w:rPr>
            </w:pPr>
            <w:r w:rsidRPr="005F56C9">
              <w:rPr>
                <w:rFonts w:eastAsia="MS Mincho"/>
              </w:rPr>
              <w:t>Alt</w:t>
            </w:r>
            <w:r w:rsidRPr="005F56C9">
              <w:t>.2</w:t>
            </w:r>
            <w:r w:rsidRPr="005F56C9">
              <w:rPr>
                <w:rFonts w:eastAsia="MS Mincho"/>
              </w:rPr>
              <w:t xml:space="preserve">: </w:t>
            </w:r>
            <w:r w:rsidRPr="005F56C9">
              <w:t>Support of PDSCH reception in two non-contiguous DL subbands should be separate FG.</w:t>
            </w:r>
          </w:p>
          <w:p w14:paraId="4BFFB164" w14:textId="77777777" w:rsidR="005F56C9" w:rsidRDefault="005F56C9">
            <w:pPr>
              <w:keepNext/>
              <w:spacing w:after="0"/>
              <w:outlineLvl w:val="3"/>
              <w:rPr>
                <w:rFonts w:eastAsia="MS Mincho"/>
                <w:i/>
                <w:iCs/>
                <w:highlight w:val="yellow"/>
                <w:lang w:eastAsia="ja-JP"/>
              </w:rPr>
            </w:pPr>
          </w:p>
          <w:p w14:paraId="38BFA6E7" w14:textId="77777777" w:rsidR="005F56C9" w:rsidRPr="005F56C9" w:rsidRDefault="005F56C9" w:rsidP="005F56C9">
            <w:pPr>
              <w:keepNext/>
              <w:spacing w:after="0"/>
              <w:outlineLvl w:val="3"/>
              <w:rPr>
                <w:i/>
                <w:iCs/>
              </w:rPr>
            </w:pPr>
            <w:r w:rsidRPr="005F56C9">
              <w:rPr>
                <w:i/>
                <w:iCs/>
                <w:highlight w:val="yellow"/>
              </w:rPr>
              <w:t xml:space="preserve">Question </w:t>
            </w:r>
            <w:r w:rsidRPr="005F56C9">
              <w:rPr>
                <w:rFonts w:eastAsia="MS Mincho"/>
                <w:i/>
                <w:iCs/>
                <w:highlight w:val="yellow"/>
              </w:rPr>
              <w:t>2</w:t>
            </w:r>
            <w:r w:rsidRPr="005F56C9">
              <w:rPr>
                <w:i/>
                <w:iCs/>
                <w:highlight w:val="yellow"/>
              </w:rPr>
              <w:t>-2-2</w:t>
            </w:r>
            <w:r w:rsidRPr="00246362">
              <w:rPr>
                <w:i/>
                <w:iCs/>
              </w:rPr>
              <w:t>:</w:t>
            </w:r>
          </w:p>
          <w:p w14:paraId="2B72B99F" w14:textId="77777777" w:rsidR="005F56C9" w:rsidRPr="005F56C9" w:rsidRDefault="005F56C9" w:rsidP="005F56C9">
            <w:pPr>
              <w:spacing w:after="0"/>
              <w:jc w:val="both"/>
              <w:rPr>
                <w:rFonts w:eastAsia="MS Mincho"/>
                <w:szCs w:val="22"/>
              </w:rPr>
            </w:pPr>
            <w:r w:rsidRPr="005F56C9">
              <w:rPr>
                <w:rFonts w:eastAsia="MS Mincho"/>
                <w:szCs w:val="22"/>
              </w:rPr>
              <w:t xml:space="preserve">Companies are encouraged to provide their views on whether ‘support of </w:t>
            </w:r>
            <w:r w:rsidRPr="005F56C9">
              <w:rPr>
                <w:szCs w:val="22"/>
              </w:rPr>
              <w:t>CSI-RS</w:t>
            </w:r>
            <w:r w:rsidRPr="005F56C9">
              <w:rPr>
                <w:rFonts w:eastAsia="MS Mincho"/>
                <w:szCs w:val="22"/>
              </w:rPr>
              <w:t xml:space="preserve"> receptions in two non-contiguous DL subbands’ should be part of basic FG for SBFD operation or separate FG.</w:t>
            </w:r>
          </w:p>
          <w:p w14:paraId="6B47CA19" w14:textId="77777777" w:rsidR="005F56C9" w:rsidRPr="005F56C9" w:rsidRDefault="005F56C9" w:rsidP="005F56C9">
            <w:pPr>
              <w:numPr>
                <w:ilvl w:val="0"/>
                <w:numId w:val="65"/>
              </w:numPr>
              <w:spacing w:after="0"/>
              <w:jc w:val="both"/>
              <w:rPr>
                <w:rFonts w:eastAsia="MS Mincho"/>
                <w:szCs w:val="22"/>
              </w:rPr>
            </w:pPr>
            <w:r w:rsidRPr="005F56C9">
              <w:rPr>
                <w:rFonts w:eastAsia="MS Mincho"/>
                <w:szCs w:val="22"/>
              </w:rPr>
              <w:t xml:space="preserve">Alt.1: </w:t>
            </w:r>
            <w:r w:rsidRPr="005F56C9">
              <w:rPr>
                <w:szCs w:val="22"/>
              </w:rPr>
              <w:t>Support of CSI-RS reception in two non-contiguous DL subbands should be part of basic FG for SBFD</w:t>
            </w:r>
            <w:r w:rsidRPr="005F56C9">
              <w:rPr>
                <w:rFonts w:eastAsiaTheme="minorEastAsia"/>
                <w:szCs w:val="22"/>
              </w:rPr>
              <w:t xml:space="preserve"> operation</w:t>
            </w:r>
            <w:r w:rsidRPr="005F56C9">
              <w:rPr>
                <w:szCs w:val="22"/>
              </w:rPr>
              <w:t>.</w:t>
            </w:r>
          </w:p>
          <w:p w14:paraId="3C2109E8" w14:textId="77777777" w:rsidR="005F56C9" w:rsidRPr="005F56C9" w:rsidRDefault="005F56C9" w:rsidP="005F56C9">
            <w:pPr>
              <w:numPr>
                <w:ilvl w:val="1"/>
                <w:numId w:val="65"/>
              </w:numPr>
              <w:spacing w:after="0"/>
              <w:jc w:val="both"/>
              <w:rPr>
                <w:rFonts w:eastAsia="MS Mincho"/>
                <w:szCs w:val="22"/>
              </w:rPr>
            </w:pPr>
            <w:r w:rsidRPr="005F56C9">
              <w:rPr>
                <w:szCs w:val="22"/>
                <w:lang w:eastAsia="zh-CN"/>
              </w:rPr>
              <w:t>S</w:t>
            </w:r>
            <w:r w:rsidRPr="005F56C9">
              <w:rPr>
                <w:szCs w:val="22"/>
              </w:rPr>
              <w:t xml:space="preserve">upported CSI processing timeline for CSI-RS </w:t>
            </w:r>
            <w:r w:rsidRPr="005F56C9">
              <w:rPr>
                <w:szCs w:val="22"/>
                <w:lang w:eastAsia="zh-CN"/>
              </w:rPr>
              <w:t xml:space="preserve">reception </w:t>
            </w:r>
            <w:r w:rsidRPr="005F56C9">
              <w:rPr>
                <w:szCs w:val="22"/>
              </w:rPr>
              <w:t xml:space="preserve">in two non-contiguous DL subbands </w:t>
            </w:r>
            <w:r w:rsidRPr="005F56C9">
              <w:rPr>
                <w:szCs w:val="22"/>
                <w:lang w:eastAsia="zh-CN"/>
              </w:rPr>
              <w:t>should be</w:t>
            </w:r>
            <w:r w:rsidRPr="005F56C9">
              <w:rPr>
                <w:szCs w:val="22"/>
              </w:rPr>
              <w:t xml:space="preserve"> </w:t>
            </w:r>
            <w:r w:rsidRPr="005F56C9">
              <w:rPr>
                <w:szCs w:val="22"/>
                <w:lang w:eastAsia="zh-CN"/>
              </w:rPr>
              <w:t xml:space="preserve">reported as component </w:t>
            </w:r>
            <w:r w:rsidRPr="005F56C9">
              <w:rPr>
                <w:szCs w:val="22"/>
              </w:rPr>
              <w:t>of the basic FG for SBFD.</w:t>
            </w:r>
          </w:p>
          <w:p w14:paraId="5A85E79D" w14:textId="77777777" w:rsidR="005F56C9" w:rsidRPr="005F56C9" w:rsidRDefault="005F56C9" w:rsidP="005F56C9">
            <w:pPr>
              <w:numPr>
                <w:ilvl w:val="2"/>
                <w:numId w:val="65"/>
              </w:numPr>
              <w:spacing w:after="0"/>
              <w:jc w:val="both"/>
              <w:rPr>
                <w:rFonts w:eastAsia="MS Mincho"/>
                <w:szCs w:val="22"/>
              </w:rPr>
            </w:pPr>
            <w:r w:rsidRPr="005F56C9">
              <w:rPr>
                <w:szCs w:val="22"/>
              </w:rPr>
              <w:lastRenderedPageBreak/>
              <w:t>Two candidate values may be reported: {CSI processing timeline and CPU counting are the same as legacy, scale the CSI processing timeline Z/Z’ by factor of 2 and keep the same CPU counting as legacy}.</w:t>
            </w:r>
          </w:p>
          <w:p w14:paraId="5E13662C" w14:textId="77777777" w:rsidR="005F56C9" w:rsidRPr="005F56C9" w:rsidRDefault="005F56C9" w:rsidP="005F56C9">
            <w:pPr>
              <w:numPr>
                <w:ilvl w:val="0"/>
                <w:numId w:val="65"/>
              </w:numPr>
              <w:spacing w:after="0"/>
              <w:jc w:val="both"/>
              <w:rPr>
                <w:rFonts w:eastAsia="MS Mincho"/>
                <w:szCs w:val="22"/>
              </w:rPr>
            </w:pPr>
            <w:r w:rsidRPr="005F56C9">
              <w:rPr>
                <w:rFonts w:eastAsia="MS Mincho"/>
                <w:szCs w:val="22"/>
              </w:rPr>
              <w:t>Alt</w:t>
            </w:r>
            <w:r w:rsidRPr="005F56C9">
              <w:rPr>
                <w:szCs w:val="22"/>
              </w:rPr>
              <w:t>.2</w:t>
            </w:r>
            <w:r w:rsidRPr="005F56C9">
              <w:rPr>
                <w:rFonts w:eastAsia="MS Mincho"/>
                <w:szCs w:val="22"/>
              </w:rPr>
              <w:t xml:space="preserve">: </w:t>
            </w:r>
            <w:r w:rsidRPr="005F56C9">
              <w:rPr>
                <w:szCs w:val="22"/>
              </w:rPr>
              <w:t>Support of CSI-RS reception in two non-contiguous DL subbands should be separate FG.</w:t>
            </w:r>
          </w:p>
          <w:p w14:paraId="294394A8" w14:textId="77777777" w:rsidR="005F56C9" w:rsidRPr="005F56C9" w:rsidRDefault="005F56C9" w:rsidP="005F56C9">
            <w:pPr>
              <w:numPr>
                <w:ilvl w:val="1"/>
                <w:numId w:val="65"/>
              </w:numPr>
              <w:spacing w:after="0"/>
              <w:jc w:val="both"/>
              <w:rPr>
                <w:rFonts w:eastAsia="MS Mincho"/>
                <w:szCs w:val="22"/>
              </w:rPr>
            </w:pPr>
            <w:r w:rsidRPr="005F56C9">
              <w:rPr>
                <w:szCs w:val="22"/>
                <w:lang w:eastAsia="zh-CN"/>
              </w:rPr>
              <w:t>S</w:t>
            </w:r>
            <w:r w:rsidRPr="005F56C9">
              <w:rPr>
                <w:szCs w:val="22"/>
              </w:rPr>
              <w:t xml:space="preserve">upported CSI processing timeline for CSI-RS </w:t>
            </w:r>
            <w:r w:rsidRPr="005F56C9">
              <w:rPr>
                <w:szCs w:val="22"/>
                <w:lang w:eastAsia="zh-CN"/>
              </w:rPr>
              <w:t xml:space="preserve">reception </w:t>
            </w:r>
            <w:r w:rsidRPr="005F56C9">
              <w:rPr>
                <w:szCs w:val="22"/>
              </w:rPr>
              <w:t xml:space="preserve">in two non-contiguous DL subbands </w:t>
            </w:r>
            <w:r w:rsidRPr="005F56C9">
              <w:rPr>
                <w:szCs w:val="22"/>
                <w:lang w:eastAsia="zh-CN"/>
              </w:rPr>
              <w:t>should be</w:t>
            </w:r>
            <w:r w:rsidRPr="005F56C9">
              <w:rPr>
                <w:szCs w:val="22"/>
              </w:rPr>
              <w:t xml:space="preserve"> </w:t>
            </w:r>
            <w:r w:rsidRPr="005F56C9">
              <w:rPr>
                <w:szCs w:val="22"/>
                <w:lang w:eastAsia="zh-CN"/>
              </w:rPr>
              <w:t>reported as component</w:t>
            </w:r>
            <w:r w:rsidRPr="005F56C9">
              <w:rPr>
                <w:szCs w:val="22"/>
              </w:rPr>
              <w:t xml:space="preserve"> of the </w:t>
            </w:r>
            <w:r w:rsidRPr="005F56C9">
              <w:rPr>
                <w:szCs w:val="22"/>
                <w:lang w:eastAsia="zh-CN"/>
              </w:rPr>
              <w:t>FG</w:t>
            </w:r>
            <w:r w:rsidRPr="005F56C9">
              <w:rPr>
                <w:szCs w:val="22"/>
              </w:rPr>
              <w:t>.</w:t>
            </w:r>
          </w:p>
          <w:p w14:paraId="20AAAF60" w14:textId="77777777" w:rsidR="005F56C9" w:rsidRPr="005F56C9" w:rsidRDefault="005F56C9" w:rsidP="005F56C9">
            <w:pPr>
              <w:numPr>
                <w:ilvl w:val="2"/>
                <w:numId w:val="65"/>
              </w:numPr>
              <w:spacing w:after="0"/>
              <w:jc w:val="both"/>
              <w:rPr>
                <w:rFonts w:eastAsia="MS Mincho"/>
                <w:szCs w:val="22"/>
              </w:rPr>
            </w:pPr>
            <w:r w:rsidRPr="005F56C9">
              <w:rPr>
                <w:szCs w:val="22"/>
              </w:rPr>
              <w:t>Two candidate values may be reported: {CSI processing timeline and CPU counting are the same as legacy, scale the CSI processing timeline Z/Z’ by factor of 2 and keep the same CPU counting as legacy}.</w:t>
            </w:r>
          </w:p>
          <w:p w14:paraId="4F16AE25" w14:textId="77777777" w:rsidR="005F56C9" w:rsidRPr="005F56C9" w:rsidRDefault="005F56C9" w:rsidP="005F56C9">
            <w:pPr>
              <w:numPr>
                <w:ilvl w:val="1"/>
                <w:numId w:val="65"/>
              </w:numPr>
              <w:tabs>
                <w:tab w:val="left" w:pos="1440"/>
              </w:tabs>
              <w:spacing w:after="0"/>
              <w:jc w:val="both"/>
              <w:rPr>
                <w:rFonts w:eastAsia="MS Mincho"/>
                <w:szCs w:val="22"/>
              </w:rPr>
            </w:pPr>
            <w:r w:rsidRPr="005F56C9">
              <w:rPr>
                <w:szCs w:val="22"/>
                <w:lang w:eastAsia="zh-CN"/>
              </w:rPr>
              <w:t>Note: If Alt.2 in Question 2-2-1 is agreed, whether single or separate FG for PDSCH reception and CSI-RS reception in two DL subbands can be further discussed.</w:t>
            </w:r>
          </w:p>
          <w:p w14:paraId="3423AB17" w14:textId="77777777" w:rsidR="005F56C9" w:rsidRPr="005F56C9" w:rsidRDefault="005F56C9" w:rsidP="005F56C9">
            <w:pPr>
              <w:numPr>
                <w:ilvl w:val="0"/>
                <w:numId w:val="65"/>
              </w:numPr>
              <w:spacing w:after="0"/>
              <w:jc w:val="both"/>
              <w:rPr>
                <w:rFonts w:eastAsiaTheme="minorEastAsia"/>
                <w:szCs w:val="22"/>
                <w:lang w:eastAsia="zh-CN"/>
              </w:rPr>
            </w:pPr>
            <w:r w:rsidRPr="005F56C9">
              <w:rPr>
                <w:szCs w:val="22"/>
              </w:rPr>
              <w:t>Alt</w:t>
            </w:r>
            <w:r w:rsidRPr="005F56C9">
              <w:rPr>
                <w:rFonts w:eastAsia="MS Mincho"/>
                <w:szCs w:val="22"/>
              </w:rPr>
              <w:t>.</w:t>
            </w:r>
            <w:r w:rsidRPr="005F56C9">
              <w:rPr>
                <w:szCs w:val="22"/>
              </w:rPr>
              <w:t>3: Support of CSI-RS reception in two non-contiguous DL subbands with scaled CSI processing timeline Z/Z’ by factor of 2 should be part of the basic FG</w:t>
            </w:r>
            <w:r w:rsidRPr="005F56C9">
              <w:rPr>
                <w:rFonts w:eastAsiaTheme="minorEastAsia"/>
                <w:szCs w:val="22"/>
              </w:rPr>
              <w:t xml:space="preserve"> for SBFD operation</w:t>
            </w:r>
            <w:r w:rsidRPr="005F56C9">
              <w:rPr>
                <w:szCs w:val="22"/>
              </w:rPr>
              <w:t>. Support of CSI-RS reception in two non-contiguous DL subbands with legacy CSI processing timeline Z/Z’ should be separate FG.</w:t>
            </w:r>
          </w:p>
          <w:p w14:paraId="15FB7EF4" w14:textId="77777777" w:rsidR="005F56C9" w:rsidRDefault="005F56C9">
            <w:pPr>
              <w:keepNext/>
              <w:spacing w:after="0"/>
              <w:outlineLvl w:val="3"/>
              <w:rPr>
                <w:rFonts w:eastAsia="MS Mincho"/>
                <w:i/>
                <w:iCs/>
                <w:highlight w:val="yellow"/>
                <w:lang w:eastAsia="ja-JP"/>
              </w:rPr>
            </w:pPr>
          </w:p>
          <w:p w14:paraId="7BA87551" w14:textId="77777777" w:rsidR="005F56C9" w:rsidRPr="005F56C9" w:rsidRDefault="005F56C9" w:rsidP="005F56C9">
            <w:pPr>
              <w:pStyle w:val="Heading4"/>
              <w:numPr>
                <w:ilvl w:val="0"/>
                <w:numId w:val="0"/>
              </w:numPr>
              <w:spacing w:before="0" w:after="0"/>
              <w:ind w:left="864" w:hanging="864"/>
              <w:rPr>
                <w:rFonts w:ascii="Times New Roman" w:eastAsiaTheme="minorEastAsia" w:hAnsi="Times New Roman"/>
                <w:sz w:val="20"/>
                <w:szCs w:val="16"/>
                <w:lang w:val="en-US" w:eastAsia="zh-CN"/>
              </w:rPr>
            </w:pPr>
            <w:r w:rsidRPr="005F56C9">
              <w:rPr>
                <w:rFonts w:ascii="Times New Roman" w:hAnsi="Times New Roman"/>
                <w:i/>
                <w:sz w:val="20"/>
                <w:szCs w:val="16"/>
                <w:highlight w:val="yellow"/>
                <w:lang w:val="en-US" w:eastAsia="zh-CN"/>
              </w:rPr>
              <w:t>Question</w:t>
            </w:r>
            <w:r w:rsidRPr="005F56C9">
              <w:rPr>
                <w:rFonts w:ascii="Times New Roman" w:hAnsi="Times New Roman"/>
                <w:i/>
                <w:sz w:val="20"/>
                <w:szCs w:val="16"/>
                <w:highlight w:val="yellow"/>
                <w:lang w:val="en-US"/>
              </w:rPr>
              <w:t xml:space="preserve"> </w:t>
            </w:r>
            <w:r w:rsidRPr="005F56C9">
              <w:rPr>
                <w:rFonts w:ascii="Times New Roman" w:eastAsiaTheme="minorEastAsia" w:hAnsi="Times New Roman"/>
                <w:i/>
                <w:sz w:val="20"/>
                <w:szCs w:val="16"/>
                <w:highlight w:val="yellow"/>
                <w:lang w:val="en-US"/>
              </w:rPr>
              <w:t>2</w:t>
            </w:r>
            <w:r w:rsidRPr="005F56C9">
              <w:rPr>
                <w:rFonts w:ascii="Times New Roman" w:hAnsi="Times New Roman"/>
                <w:i/>
                <w:sz w:val="20"/>
                <w:szCs w:val="16"/>
                <w:highlight w:val="yellow"/>
                <w:lang w:val="en-US"/>
              </w:rPr>
              <w:t>-</w:t>
            </w:r>
            <w:r w:rsidRPr="005F56C9">
              <w:rPr>
                <w:rFonts w:ascii="Times New Roman" w:hAnsi="Times New Roman"/>
                <w:i/>
                <w:sz w:val="20"/>
                <w:szCs w:val="16"/>
                <w:highlight w:val="yellow"/>
                <w:lang w:val="en-US" w:eastAsia="zh-CN"/>
              </w:rPr>
              <w:t>2-3</w:t>
            </w:r>
            <w:r w:rsidRPr="00246362">
              <w:rPr>
                <w:rFonts w:ascii="Times New Roman" w:hAnsi="Times New Roman"/>
                <w:i/>
                <w:sz w:val="20"/>
                <w:szCs w:val="16"/>
                <w:lang w:val="en-US"/>
              </w:rPr>
              <w:t>:</w:t>
            </w:r>
            <w:r w:rsidRPr="00246362">
              <w:rPr>
                <w:rFonts w:ascii="Times New Roman" w:eastAsiaTheme="minorEastAsia" w:hAnsi="Times New Roman"/>
                <w:i/>
                <w:sz w:val="20"/>
                <w:szCs w:val="16"/>
                <w:lang w:val="en-US"/>
              </w:rPr>
              <w:t xml:space="preserve"> </w:t>
            </w:r>
          </w:p>
          <w:p w14:paraId="08A99FC3" w14:textId="77777777" w:rsidR="005F56C9" w:rsidRPr="005F56C9" w:rsidRDefault="005F56C9" w:rsidP="005F56C9">
            <w:pPr>
              <w:spacing w:after="0"/>
              <w:jc w:val="both"/>
              <w:rPr>
                <w:szCs w:val="22"/>
                <w:lang w:eastAsia="zh-CN"/>
              </w:rPr>
            </w:pPr>
            <w:r w:rsidRPr="005F56C9">
              <w:rPr>
                <w:szCs w:val="22"/>
                <w:lang w:eastAsia="zh-CN"/>
              </w:rPr>
              <w:t>If Alt.2 in Question 2-2-1 is supported and Alt.2 in Question 2-2-2 is supported, c</w:t>
            </w:r>
            <w:r w:rsidRPr="005F56C9">
              <w:rPr>
                <w:rFonts w:eastAsia="MS Mincho"/>
                <w:szCs w:val="22"/>
              </w:rPr>
              <w:t xml:space="preserve">ompanies are encouraged to provide their views on whether </w:t>
            </w:r>
            <w:r w:rsidRPr="005F56C9">
              <w:rPr>
                <w:szCs w:val="22"/>
                <w:lang w:eastAsia="zh-CN"/>
              </w:rPr>
              <w:t>separate FGs</w:t>
            </w:r>
            <w:r w:rsidRPr="005F56C9">
              <w:rPr>
                <w:rFonts w:eastAsia="MS Mincho"/>
                <w:szCs w:val="22"/>
              </w:rPr>
              <w:t xml:space="preserve"> </w:t>
            </w:r>
            <w:r w:rsidRPr="005F56C9">
              <w:rPr>
                <w:szCs w:val="22"/>
                <w:lang w:eastAsia="zh-CN"/>
              </w:rPr>
              <w:t>are necessary for PDSCH reception in two non-contiguous DL subbands and CSI-RS reception in two non-contiguous DL subbands.</w:t>
            </w:r>
          </w:p>
          <w:p w14:paraId="6E62AEB7" w14:textId="77777777" w:rsidR="005F56C9" w:rsidRPr="005F56C9" w:rsidRDefault="005F56C9" w:rsidP="005F56C9">
            <w:pPr>
              <w:pStyle w:val="ListParagraph"/>
              <w:numPr>
                <w:ilvl w:val="0"/>
                <w:numId w:val="67"/>
              </w:numPr>
              <w:jc w:val="both"/>
              <w:rPr>
                <w:sz w:val="20"/>
                <w:szCs w:val="18"/>
              </w:rPr>
            </w:pPr>
            <w:r w:rsidRPr="005F56C9">
              <w:rPr>
                <w:rFonts w:eastAsia="MS Mincho"/>
                <w:sz w:val="20"/>
                <w:szCs w:val="18"/>
              </w:rPr>
              <w:t xml:space="preserve">Alt.1: </w:t>
            </w:r>
            <w:r w:rsidRPr="005F56C9">
              <w:rPr>
                <w:sz w:val="20"/>
                <w:szCs w:val="18"/>
              </w:rPr>
              <w:t>Single separate FG for PDSCH reception in two non-contiguous DL subbands and CSI-RS reception in two non-contiguous DL subbands.</w:t>
            </w:r>
          </w:p>
          <w:p w14:paraId="5AD58922" w14:textId="77777777" w:rsidR="005F56C9" w:rsidRPr="005F56C9" w:rsidRDefault="005F56C9" w:rsidP="005F56C9">
            <w:pPr>
              <w:pStyle w:val="ListParagraph"/>
              <w:numPr>
                <w:ilvl w:val="0"/>
                <w:numId w:val="67"/>
              </w:numPr>
              <w:jc w:val="both"/>
              <w:rPr>
                <w:sz w:val="20"/>
                <w:szCs w:val="18"/>
              </w:rPr>
            </w:pPr>
            <w:r w:rsidRPr="005F56C9">
              <w:rPr>
                <w:rFonts w:eastAsia="MS Mincho"/>
                <w:sz w:val="20"/>
                <w:szCs w:val="18"/>
              </w:rPr>
              <w:t>Alt</w:t>
            </w:r>
            <w:r w:rsidRPr="005F56C9">
              <w:rPr>
                <w:sz w:val="20"/>
                <w:szCs w:val="18"/>
              </w:rPr>
              <w:t>.2</w:t>
            </w:r>
            <w:r w:rsidRPr="005F56C9">
              <w:rPr>
                <w:rFonts w:eastAsia="MS Mincho"/>
                <w:sz w:val="20"/>
                <w:szCs w:val="18"/>
              </w:rPr>
              <w:t xml:space="preserve">: </w:t>
            </w:r>
            <w:r w:rsidRPr="005F56C9">
              <w:rPr>
                <w:sz w:val="20"/>
                <w:szCs w:val="18"/>
              </w:rPr>
              <w:t>Two separate FGs for PDSCH reception in two non-contiguous DL subbands and CSI-RS reception in two non-contiguous DL subbands respectively.</w:t>
            </w:r>
          </w:p>
          <w:p w14:paraId="78F12A86" w14:textId="77777777" w:rsidR="00D40D3D" w:rsidRDefault="00D40D3D" w:rsidP="00871027">
            <w:pPr>
              <w:spacing w:after="0"/>
              <w:rPr>
                <w:rFonts w:eastAsia="MS Mincho"/>
                <w:b/>
                <w:bCs/>
                <w:lang w:eastAsia="ko-KR"/>
              </w:rPr>
            </w:pPr>
          </w:p>
          <w:p w14:paraId="28D7CF11" w14:textId="77777777" w:rsidR="004C7334" w:rsidRDefault="004C7334" w:rsidP="00871027">
            <w:pPr>
              <w:spacing w:after="0"/>
              <w:rPr>
                <w:rFonts w:eastAsia="Yu Mincho"/>
                <w:b/>
                <w:bCs/>
                <w:lang w:eastAsia="ja-JP"/>
              </w:rPr>
            </w:pPr>
            <w:r>
              <w:rPr>
                <w:rFonts w:eastAsia="Yu Mincho"/>
                <w:b/>
                <w:bCs/>
                <w:highlight w:val="green"/>
                <w:lang w:eastAsia="ja-JP"/>
              </w:rPr>
              <w:t>Agreement:</w:t>
            </w:r>
          </w:p>
          <w:p w14:paraId="7A2F92CB" w14:textId="4CF82736" w:rsidR="004C7334" w:rsidRDefault="004C7334" w:rsidP="004C7334">
            <w:pPr>
              <w:spacing w:after="0"/>
              <w:rPr>
                <w:rFonts w:eastAsia="Yu Mincho"/>
                <w:lang w:val="en-US" w:eastAsia="ja-JP"/>
              </w:rPr>
            </w:pPr>
            <w:r>
              <w:rPr>
                <w:rFonts w:eastAsia="Yu Mincho"/>
                <w:lang w:eastAsia="ja-JP"/>
              </w:rPr>
              <w:t xml:space="preserve">Introduce </w:t>
            </w:r>
            <w:bookmarkStart w:id="10" w:name="OLE_LINK27"/>
            <w:r>
              <w:rPr>
                <w:rFonts w:eastAsia="Yu Mincho"/>
                <w:lang w:eastAsia="ja-JP"/>
              </w:rPr>
              <w:t xml:space="preserve">following FG for </w:t>
            </w:r>
            <w:r>
              <w:rPr>
                <w:rFonts w:eastAsia="Yu Mincho"/>
                <w:highlight w:val="yellow"/>
                <w:lang w:eastAsia="ja-JP"/>
              </w:rPr>
              <w:t>[</w:t>
            </w:r>
            <w:bookmarkStart w:id="11" w:name="OLE_LINK31"/>
            <w:r>
              <w:rPr>
                <w:rFonts w:eastAsia="Yu Mincho"/>
                <w:highlight w:val="yellow"/>
                <w:lang w:eastAsia="ja-JP"/>
              </w:rPr>
              <w:t>Transmissions</w:t>
            </w:r>
            <w:bookmarkEnd w:id="11"/>
            <w:r>
              <w:rPr>
                <w:rFonts w:eastAsia="Yu Mincho"/>
                <w:highlight w:val="yellow"/>
                <w:lang w:eastAsia="ja-JP"/>
              </w:rPr>
              <w:t xml:space="preserve"> and]</w:t>
            </w:r>
            <w:r>
              <w:rPr>
                <w:rFonts w:eastAsia="Yu Mincho"/>
                <w:lang w:eastAsia="ja-JP"/>
              </w:rPr>
              <w:t xml:space="preserve"> Receptions across SBFD and non-SBFD symbols (Configuration 2) </w:t>
            </w:r>
            <w:bookmarkEnd w:id="10"/>
            <w:r>
              <w:rPr>
                <w:rFonts w:eastAsia="Yu Mincho"/>
                <w:lang w:eastAsia="ja-JP"/>
              </w:rPr>
              <w:t xml:space="preserve">as follows, and FFS on </w:t>
            </w:r>
            <w:bookmarkStart w:id="12" w:name="OLE_LINK32"/>
            <w:r>
              <w:rPr>
                <w:rFonts w:eastAsia="Yu Mincho"/>
                <w:lang w:eastAsia="ja-JP"/>
              </w:rPr>
              <w:t>whether transmission across SBFD and non-SBFD symbols is defined as separate FG or not</w:t>
            </w:r>
            <w:bookmarkEnd w:id="12"/>
            <w:r>
              <w:rPr>
                <w:rFonts w:eastAsia="Yu Mincho"/>
                <w:lang w:eastAsia="ja-JP"/>
              </w:rPr>
              <w:t xml:space="preserve">. </w:t>
            </w:r>
          </w:p>
          <w:p w14:paraId="7A6B29BF" w14:textId="77777777" w:rsidR="004C7334" w:rsidRPr="004C7334" w:rsidRDefault="004C7334" w:rsidP="004C7334">
            <w:pPr>
              <w:pStyle w:val="ListParagraph"/>
              <w:numPr>
                <w:ilvl w:val="0"/>
                <w:numId w:val="68"/>
              </w:numPr>
              <w:rPr>
                <w:rFonts w:eastAsia="Yu Mincho"/>
                <w:sz w:val="20"/>
                <w:szCs w:val="20"/>
                <w:lang w:eastAsia="ja-JP"/>
              </w:rPr>
            </w:pPr>
            <w:r w:rsidRPr="004C7334">
              <w:rPr>
                <w:rFonts w:eastAsia="Yu Mincho"/>
                <w:sz w:val="20"/>
                <w:szCs w:val="20"/>
                <w:lang w:eastAsia="ja-JP"/>
              </w:rPr>
              <w:t>Alt.1: Configuration 2 for transmission and reception should be defined in a single FG</w:t>
            </w:r>
          </w:p>
          <w:p w14:paraId="5C9613BB" w14:textId="2206CC31" w:rsidR="00D40D3D" w:rsidRPr="004C7334" w:rsidRDefault="004C7334" w:rsidP="004C7334">
            <w:pPr>
              <w:pStyle w:val="ListParagraph"/>
              <w:numPr>
                <w:ilvl w:val="0"/>
                <w:numId w:val="68"/>
              </w:numPr>
              <w:rPr>
                <w:rFonts w:eastAsia="Yu Mincho"/>
                <w:sz w:val="20"/>
                <w:szCs w:val="20"/>
                <w:lang w:eastAsia="ja-JP"/>
              </w:rPr>
            </w:pPr>
            <w:r w:rsidRPr="004C7334">
              <w:rPr>
                <w:rFonts w:eastAsia="Yu Mincho"/>
                <w:sz w:val="20"/>
                <w:szCs w:val="20"/>
                <w:lang w:eastAsia="ja-JP"/>
              </w:rPr>
              <w:t xml:space="preserve">Alt.2: </w:t>
            </w:r>
            <w:bookmarkStart w:id="13" w:name="OLE_LINK42"/>
            <w:r w:rsidRPr="004C7334">
              <w:rPr>
                <w:rFonts w:eastAsia="Yu Mincho"/>
                <w:sz w:val="20"/>
                <w:szCs w:val="20"/>
                <w:lang w:eastAsia="ja-JP"/>
              </w:rPr>
              <w:t>Configuration 2 for transmission and reception should be defined in separate FGs</w:t>
            </w:r>
            <w:bookmarkEnd w:id="13"/>
          </w:p>
        </w:tc>
        <w:bookmarkEnd w:id="3"/>
        <w:bookmarkEnd w:id="4"/>
      </w:tr>
    </w:tbl>
    <w:p w14:paraId="432CE35E" w14:textId="77777777" w:rsidR="00D40D3D" w:rsidRDefault="00D40D3D" w:rsidP="00511FB1">
      <w:pPr>
        <w:spacing w:after="0"/>
        <w:jc w:val="both"/>
      </w:pPr>
    </w:p>
    <w:p w14:paraId="0DE1ED57" w14:textId="1A80A6FA" w:rsidR="00D40D3D" w:rsidRPr="00D40D3D" w:rsidRDefault="00D40D3D" w:rsidP="00511FB1">
      <w:pPr>
        <w:overflowPunct/>
        <w:autoSpaceDE/>
        <w:adjustRightInd/>
        <w:spacing w:after="0" w:line="288" w:lineRule="auto"/>
        <w:jc w:val="both"/>
        <w:rPr>
          <w:rFonts w:eastAsia="DengXian"/>
          <w:szCs w:val="22"/>
          <w:lang w:eastAsia="zh-CN"/>
        </w:rPr>
      </w:pPr>
      <w:bookmarkStart w:id="14" w:name="OLE_LINK91"/>
      <w:r w:rsidRPr="00D40D3D">
        <w:rPr>
          <w:rFonts w:eastAsia="DengXian"/>
          <w:szCs w:val="22"/>
          <w:lang w:eastAsia="zh-CN"/>
        </w:rPr>
        <w:t>In RAN1#120</w:t>
      </w:r>
      <w:r w:rsidR="003976AB">
        <w:rPr>
          <w:rFonts w:eastAsia="DengXian"/>
          <w:szCs w:val="22"/>
          <w:lang w:eastAsia="zh-CN"/>
        </w:rPr>
        <w:t>bis</w:t>
      </w:r>
      <w:r w:rsidRPr="00D40D3D">
        <w:rPr>
          <w:rFonts w:eastAsia="DengXian"/>
          <w:szCs w:val="22"/>
          <w:lang w:eastAsia="zh-CN"/>
        </w:rPr>
        <w:t xml:space="preserve">, RAN1 discussed some basic UE features as well as some separate UE features for SBFD Tx/Rx/measurement behaviour. We provide our views on the discussed issues below: </w:t>
      </w:r>
    </w:p>
    <w:bookmarkEnd w:id="14"/>
    <w:p w14:paraId="2F5AEC90" w14:textId="77777777" w:rsidR="00D40D3D" w:rsidRPr="00D40D3D" w:rsidRDefault="00D40D3D" w:rsidP="00D40D3D">
      <w:pPr>
        <w:overflowPunct/>
        <w:autoSpaceDE/>
        <w:adjustRightInd/>
        <w:spacing w:after="120" w:line="288" w:lineRule="auto"/>
        <w:jc w:val="both"/>
        <w:rPr>
          <w:rFonts w:eastAsia="DengXian"/>
          <w:szCs w:val="22"/>
          <w:lang w:eastAsia="zh-CN"/>
        </w:rPr>
      </w:pPr>
      <w:r w:rsidRPr="00D40D3D">
        <w:rPr>
          <w:rFonts w:eastAsia="DengXian"/>
          <w:b/>
          <w:bCs/>
          <w:szCs w:val="22"/>
          <w:u w:val="single"/>
          <w:lang w:eastAsia="zh-CN"/>
        </w:rPr>
        <w:t>Support of separate UL configurations for SBFD and non-SBFD symbol</w:t>
      </w:r>
      <w:r w:rsidRPr="00D40D3D">
        <w:rPr>
          <w:rFonts w:eastAsia="DengXian"/>
          <w:szCs w:val="22"/>
          <w:lang w:eastAsia="zh-CN"/>
        </w:rPr>
        <w:t xml:space="preserve"> </w:t>
      </w:r>
    </w:p>
    <w:p w14:paraId="2E9CD1BA" w14:textId="3D7737BA" w:rsidR="003F4E8A" w:rsidRDefault="00D40D3D" w:rsidP="003F4E8A">
      <w:pPr>
        <w:overflowPunct/>
        <w:autoSpaceDE/>
        <w:adjustRightInd/>
        <w:spacing w:after="0" w:line="288" w:lineRule="auto"/>
        <w:jc w:val="both"/>
        <w:rPr>
          <w:rFonts w:eastAsia="DengXian"/>
          <w:szCs w:val="22"/>
          <w:lang w:eastAsia="zh-CN"/>
        </w:rPr>
      </w:pPr>
      <w:bookmarkStart w:id="15" w:name="OLE_LINK54"/>
      <w:r w:rsidRPr="00D40D3D">
        <w:rPr>
          <w:rFonts w:eastAsia="DengXian"/>
          <w:szCs w:val="22"/>
          <w:lang w:eastAsia="zh-CN"/>
        </w:rPr>
        <w:t xml:space="preserve">There was a </w:t>
      </w:r>
      <w:bookmarkStart w:id="16" w:name="OLE_LINK62"/>
      <w:r w:rsidRPr="00D40D3D">
        <w:rPr>
          <w:rFonts w:eastAsia="DengXian"/>
          <w:szCs w:val="22"/>
          <w:lang w:eastAsia="zh-CN"/>
        </w:rPr>
        <w:t xml:space="preserve">discussion </w:t>
      </w:r>
      <w:bookmarkEnd w:id="16"/>
      <w:r w:rsidRPr="00D40D3D">
        <w:rPr>
          <w:rFonts w:eastAsia="DengXian"/>
          <w:szCs w:val="22"/>
          <w:lang w:eastAsia="zh-CN"/>
        </w:rPr>
        <w:t xml:space="preserve">on whether </w:t>
      </w:r>
      <w:bookmarkEnd w:id="15"/>
      <w:r w:rsidRPr="00D40D3D">
        <w:rPr>
          <w:rFonts w:eastAsia="DengXian"/>
          <w:szCs w:val="22"/>
          <w:lang w:eastAsia="zh-CN"/>
        </w:rPr>
        <w:t>‘</w:t>
      </w:r>
      <w:bookmarkStart w:id="17" w:name="OLE_LINK51"/>
      <w:r w:rsidRPr="00D40D3D">
        <w:rPr>
          <w:rFonts w:eastAsia="DengXian"/>
          <w:szCs w:val="22"/>
          <w:lang w:eastAsia="zh-CN"/>
        </w:rPr>
        <w:t>Support of separate UL configurations for SBFD and non-SBFD symbol</w:t>
      </w:r>
      <w:bookmarkEnd w:id="17"/>
      <w:r w:rsidRPr="00D40D3D">
        <w:rPr>
          <w:rFonts w:eastAsia="DengXian"/>
          <w:szCs w:val="22"/>
          <w:lang w:eastAsia="zh-CN"/>
        </w:rPr>
        <w:t xml:space="preserve">s’ should be part of basic FG for SBFD or separate FG(s). </w:t>
      </w:r>
      <w:r w:rsidR="003F4E8A">
        <w:rPr>
          <w:rFonts w:eastAsia="DengXian"/>
          <w:szCs w:val="22"/>
          <w:lang w:eastAsia="zh-CN"/>
        </w:rPr>
        <w:t>In RAN1#12</w:t>
      </w:r>
      <w:r w:rsidR="008206A3">
        <w:rPr>
          <w:rFonts w:eastAsia="DengXian"/>
          <w:szCs w:val="22"/>
          <w:lang w:eastAsia="zh-CN"/>
        </w:rPr>
        <w:t>0</w:t>
      </w:r>
      <w:r w:rsidR="003F4E8A">
        <w:rPr>
          <w:rFonts w:eastAsia="DengXian"/>
          <w:szCs w:val="22"/>
          <w:lang w:eastAsia="zh-CN"/>
        </w:rPr>
        <w:t xml:space="preserve">bis, RAN1 agreed to include the following in the basic FG for SBFD operation. </w:t>
      </w:r>
    </w:p>
    <w:p w14:paraId="7405D96B" w14:textId="77777777" w:rsidR="003F4E8A" w:rsidRPr="003F4E8A" w:rsidRDefault="003F4E8A" w:rsidP="003F4E8A">
      <w:pPr>
        <w:pStyle w:val="ListParagraph"/>
        <w:numPr>
          <w:ilvl w:val="0"/>
          <w:numId w:val="61"/>
        </w:numPr>
        <w:spacing w:line="288" w:lineRule="auto"/>
        <w:jc w:val="both"/>
        <w:rPr>
          <w:rFonts w:eastAsia="DengXian"/>
          <w:sz w:val="20"/>
          <w:szCs w:val="20"/>
        </w:rPr>
      </w:pPr>
      <w:r w:rsidRPr="003F4E8A">
        <w:rPr>
          <w:rFonts w:eastAsia="Yu Mincho"/>
          <w:sz w:val="20"/>
          <w:szCs w:val="20"/>
          <w:lang w:eastAsia="ja-JP"/>
        </w:rPr>
        <w:t>Support of separate PUCCH frequency resource configuration in SBFD symbols and non-SBFD symbols</w:t>
      </w:r>
    </w:p>
    <w:p w14:paraId="555DA426" w14:textId="7AE666E2" w:rsidR="003F4E8A" w:rsidRPr="003F4E8A" w:rsidRDefault="003F4E8A" w:rsidP="003F4E8A">
      <w:pPr>
        <w:pStyle w:val="ListParagraph"/>
        <w:numPr>
          <w:ilvl w:val="0"/>
          <w:numId w:val="61"/>
        </w:numPr>
        <w:spacing w:line="288" w:lineRule="auto"/>
        <w:jc w:val="both"/>
        <w:rPr>
          <w:rFonts w:eastAsia="DengXian"/>
          <w:sz w:val="20"/>
          <w:szCs w:val="20"/>
        </w:rPr>
      </w:pPr>
      <w:r w:rsidRPr="003F4E8A">
        <w:rPr>
          <w:rFonts w:eastAsia="Yu Mincho"/>
          <w:sz w:val="20"/>
          <w:szCs w:val="20"/>
          <w:lang w:eastAsia="ja-JP"/>
        </w:rPr>
        <w:t>Support of separate PUSCH frequency hopping offset in SBFD symbols and non-SBFD symbols</w:t>
      </w:r>
    </w:p>
    <w:p w14:paraId="4DD818E5" w14:textId="7AF97595" w:rsidR="003F4E8A" w:rsidRDefault="003F4E8A" w:rsidP="003F4E8A">
      <w:pPr>
        <w:overflowPunct/>
        <w:autoSpaceDE/>
        <w:adjustRightInd/>
        <w:spacing w:after="0" w:line="288" w:lineRule="auto"/>
        <w:jc w:val="both"/>
        <w:rPr>
          <w:rFonts w:eastAsia="DengXian"/>
          <w:szCs w:val="22"/>
          <w:lang w:eastAsia="zh-CN"/>
        </w:rPr>
      </w:pPr>
      <w:r>
        <w:rPr>
          <w:rFonts w:eastAsia="DengXian"/>
          <w:szCs w:val="22"/>
          <w:lang w:eastAsia="zh-CN"/>
        </w:rPr>
        <w:t xml:space="preserve">In addition to the above, we prefer to have the following UL configurations for SBFD and non-SBFD symbols as part of the basic FG for SBFD operation. </w:t>
      </w:r>
    </w:p>
    <w:p w14:paraId="71FF0757" w14:textId="58CE3CA5" w:rsidR="003F4E8A" w:rsidRPr="003F4E8A" w:rsidRDefault="003F4E8A" w:rsidP="003F4E8A">
      <w:pPr>
        <w:pStyle w:val="ListParagraph"/>
        <w:numPr>
          <w:ilvl w:val="0"/>
          <w:numId w:val="62"/>
        </w:numPr>
        <w:spacing w:line="288" w:lineRule="auto"/>
        <w:jc w:val="both"/>
        <w:rPr>
          <w:rFonts w:eastAsia="DengXian"/>
          <w:sz w:val="20"/>
          <w:szCs w:val="18"/>
        </w:rPr>
      </w:pPr>
      <w:r w:rsidRPr="003F4E8A">
        <w:rPr>
          <w:rFonts w:eastAsia="DengXian"/>
          <w:sz w:val="20"/>
          <w:szCs w:val="18"/>
        </w:rPr>
        <w:t>Support of separate UL power control parameters based on unified TCI framework in SBFD symbols and non-SBFD symbols.</w:t>
      </w:r>
    </w:p>
    <w:p w14:paraId="7D4578C1" w14:textId="10A5EE05" w:rsidR="00512328" w:rsidRPr="00C10AF7" w:rsidRDefault="003F4E8A" w:rsidP="00C10AF7">
      <w:pPr>
        <w:pStyle w:val="ListParagraph"/>
        <w:numPr>
          <w:ilvl w:val="0"/>
          <w:numId w:val="62"/>
        </w:numPr>
        <w:spacing w:line="288" w:lineRule="auto"/>
        <w:jc w:val="both"/>
        <w:rPr>
          <w:rFonts w:eastAsia="DengXian"/>
          <w:sz w:val="20"/>
          <w:szCs w:val="18"/>
        </w:rPr>
      </w:pPr>
      <w:r w:rsidRPr="003F4E8A">
        <w:rPr>
          <w:rFonts w:eastAsia="DengXian"/>
          <w:sz w:val="20"/>
          <w:szCs w:val="18"/>
        </w:rPr>
        <w:t>Support of separate SRS resource set configuration in SBFD symbols and non-SBFD symbols.</w:t>
      </w:r>
    </w:p>
    <w:p w14:paraId="259B5BAE" w14:textId="1C4A56D6" w:rsidR="00E91E7E" w:rsidRDefault="00512328" w:rsidP="00F00BA9">
      <w:pPr>
        <w:pStyle w:val="ListParagraph"/>
        <w:numPr>
          <w:ilvl w:val="0"/>
          <w:numId w:val="22"/>
        </w:numPr>
        <w:spacing w:after="60"/>
        <w:jc w:val="both"/>
        <w:rPr>
          <w:b/>
          <w:bCs/>
          <w:i/>
          <w:iCs/>
          <w:sz w:val="20"/>
          <w:szCs w:val="20"/>
          <w:lang w:val="en-GB"/>
        </w:rPr>
      </w:pPr>
      <w:r w:rsidRPr="00512328">
        <w:rPr>
          <w:b/>
          <w:bCs/>
          <w:i/>
          <w:iCs/>
          <w:sz w:val="20"/>
          <w:szCs w:val="20"/>
          <w:lang w:val="en-GB"/>
        </w:rPr>
        <w:t>Add the following components in FG 60-1 (basic FG for SBFD operation)</w:t>
      </w:r>
      <w:r w:rsidR="00BC1E22">
        <w:rPr>
          <w:b/>
          <w:bCs/>
          <w:i/>
          <w:iCs/>
          <w:sz w:val="20"/>
          <w:szCs w:val="20"/>
          <w:lang w:val="en-GB"/>
        </w:rPr>
        <w:t xml:space="preserve">. </w:t>
      </w:r>
    </w:p>
    <w:p w14:paraId="286F26A9" w14:textId="77777777" w:rsidR="00B401FA" w:rsidRDefault="00512328" w:rsidP="003D3832">
      <w:pPr>
        <w:pStyle w:val="ListParagraph"/>
        <w:numPr>
          <w:ilvl w:val="0"/>
          <w:numId w:val="71"/>
        </w:numPr>
        <w:spacing w:line="288" w:lineRule="auto"/>
        <w:jc w:val="both"/>
        <w:rPr>
          <w:rFonts w:eastAsia="DengXian"/>
          <w:b/>
          <w:bCs/>
          <w:i/>
          <w:iCs/>
          <w:sz w:val="20"/>
          <w:szCs w:val="18"/>
        </w:rPr>
      </w:pPr>
      <w:r w:rsidRPr="00512328">
        <w:rPr>
          <w:rFonts w:eastAsia="DengXian"/>
          <w:b/>
          <w:bCs/>
          <w:i/>
          <w:iCs/>
          <w:sz w:val="20"/>
          <w:szCs w:val="18"/>
        </w:rPr>
        <w:t>Support of separate UL power control parameters based on unified TCI framework in SBFD symbols and non-SBFD symbols.</w:t>
      </w:r>
    </w:p>
    <w:p w14:paraId="41046F34" w14:textId="436F85DC" w:rsidR="00512328" w:rsidRPr="00B401FA" w:rsidRDefault="00512328" w:rsidP="00B401FA">
      <w:pPr>
        <w:pStyle w:val="ListParagraph"/>
        <w:numPr>
          <w:ilvl w:val="0"/>
          <w:numId w:val="70"/>
        </w:numPr>
        <w:spacing w:line="288" w:lineRule="auto"/>
        <w:jc w:val="both"/>
        <w:rPr>
          <w:rFonts w:eastAsia="DengXian"/>
          <w:b/>
          <w:bCs/>
          <w:i/>
          <w:iCs/>
          <w:sz w:val="16"/>
          <w:szCs w:val="14"/>
        </w:rPr>
      </w:pPr>
      <w:r w:rsidRPr="00B401FA">
        <w:rPr>
          <w:rFonts w:eastAsia="DengXian"/>
          <w:b/>
          <w:bCs/>
          <w:i/>
          <w:iCs/>
          <w:sz w:val="20"/>
          <w:szCs w:val="14"/>
        </w:rPr>
        <w:t>Support of separate SRS resource set configuration in SBFD symbols and non-SBFD symbols.</w:t>
      </w:r>
    </w:p>
    <w:p w14:paraId="238EAC79" w14:textId="333262D0" w:rsidR="00F64E6D" w:rsidRDefault="00F64E6D" w:rsidP="00777B3D">
      <w:pPr>
        <w:pStyle w:val="ListParagraph"/>
        <w:snapToGrid w:val="0"/>
        <w:ind w:left="0"/>
        <w:contextualSpacing w:val="0"/>
        <w:jc w:val="both"/>
        <w:rPr>
          <w:b/>
          <w:bCs/>
          <w:i/>
          <w:iCs/>
          <w:sz w:val="20"/>
          <w:szCs w:val="20"/>
          <w:lang w:val="en-GB"/>
        </w:rPr>
      </w:pPr>
      <w:bookmarkStart w:id="18" w:name="OLE_LINK459"/>
    </w:p>
    <w:p w14:paraId="3F663685" w14:textId="77777777" w:rsidR="00A13FB2" w:rsidRPr="00A13FB2" w:rsidRDefault="00A13FB2" w:rsidP="00777B3D">
      <w:pPr>
        <w:overflowPunct/>
        <w:autoSpaceDE/>
        <w:adjustRightInd/>
        <w:spacing w:after="0" w:line="288" w:lineRule="auto"/>
        <w:jc w:val="both"/>
        <w:rPr>
          <w:rFonts w:eastAsia="MS Mincho"/>
          <w:b/>
          <w:bCs/>
          <w:szCs w:val="18"/>
          <w:u w:val="single"/>
          <w:lang w:eastAsia="ja-JP"/>
        </w:rPr>
      </w:pPr>
      <w:bookmarkStart w:id="19" w:name="OLE_LINK59"/>
      <w:r w:rsidRPr="00A13FB2">
        <w:rPr>
          <w:rFonts w:eastAsia="MS Mincho"/>
          <w:b/>
          <w:bCs/>
          <w:szCs w:val="18"/>
          <w:u w:val="single"/>
          <w:lang w:eastAsia="ja-JP"/>
        </w:rPr>
        <w:t>Support of DL reception in two non-contiguous DL subbands</w:t>
      </w:r>
    </w:p>
    <w:p w14:paraId="5266857B" w14:textId="1DA16FCA" w:rsidR="00D40D3D" w:rsidRDefault="00A13FB2" w:rsidP="00C10AF7">
      <w:pPr>
        <w:spacing w:after="0"/>
        <w:jc w:val="both"/>
        <w:rPr>
          <w:rFonts w:eastAsia="MS Mincho"/>
          <w:szCs w:val="18"/>
          <w:lang w:eastAsia="ja-JP"/>
        </w:rPr>
      </w:pPr>
      <w:bookmarkStart w:id="20" w:name="OLE_LINK61"/>
      <w:bookmarkEnd w:id="19"/>
      <w:r w:rsidRPr="00A13FB2">
        <w:rPr>
          <w:rFonts w:eastAsia="DengXian"/>
          <w:szCs w:val="22"/>
          <w:lang w:eastAsia="zh-CN"/>
        </w:rPr>
        <w:lastRenderedPageBreak/>
        <w:t xml:space="preserve">There was a discussion on whether </w:t>
      </w:r>
      <w:r w:rsidRPr="00A13FB2">
        <w:rPr>
          <w:rFonts w:eastAsia="MS Mincho"/>
          <w:szCs w:val="18"/>
          <w:lang w:eastAsia="ja-JP"/>
        </w:rPr>
        <w:t>on whether ‘Support of DL reception in two non-contiguous DL subbands’ should be part of basic FG for SBFD or separate FG(s)</w:t>
      </w:r>
      <w:bookmarkEnd w:id="20"/>
      <w:r w:rsidRPr="00A13FB2">
        <w:rPr>
          <w:rFonts w:eastAsia="MS Mincho"/>
          <w:szCs w:val="18"/>
          <w:lang w:eastAsia="ja-JP"/>
        </w:rPr>
        <w:t xml:space="preserve"> (including whether separate FGs e.g., for PDSCH and CSI-RS are necessary). In our view, we can have separate discussion for PDSCH and CSI-RS. Support for non-contiguous CSI-RS across two DL subbands can be considered as a separate FG, which includes support for support of scaling the CSI processing timeline Z/Z’ by factor of 2. </w:t>
      </w:r>
      <w:r w:rsidR="00BC5D10">
        <w:rPr>
          <w:rFonts w:eastAsia="MS Mincho"/>
          <w:szCs w:val="18"/>
          <w:lang w:eastAsia="ja-JP"/>
        </w:rPr>
        <w:t xml:space="preserve">This is because the UE can rely on contiguous CSI-RS within a one DL subband for CSI measurement. </w:t>
      </w:r>
      <w:r w:rsidRPr="00A13FB2">
        <w:rPr>
          <w:rFonts w:eastAsia="MS Mincho"/>
          <w:szCs w:val="18"/>
          <w:lang w:eastAsia="ja-JP"/>
        </w:rPr>
        <w:t xml:space="preserve">Support for non-contiguous PDSCH, on the other hand, can be considered as part of the basic FG since </w:t>
      </w:r>
      <w:r w:rsidR="00BC5D10">
        <w:rPr>
          <w:rFonts w:eastAsia="MS Mincho"/>
          <w:szCs w:val="18"/>
          <w:lang w:eastAsia="ja-JP"/>
        </w:rPr>
        <w:t>existing FDRA type</w:t>
      </w:r>
      <w:r w:rsidR="00E760DE">
        <w:rPr>
          <w:rFonts w:eastAsia="MS Mincho"/>
          <w:szCs w:val="18"/>
          <w:lang w:eastAsia="ja-JP"/>
        </w:rPr>
        <w:t xml:space="preserve"> </w:t>
      </w:r>
      <w:r w:rsidR="00BC5D10">
        <w:rPr>
          <w:rFonts w:eastAsia="MS Mincho"/>
          <w:szCs w:val="18"/>
          <w:lang w:eastAsia="ja-JP"/>
        </w:rPr>
        <w:t>0 can be used to achieve non-contiguous PDSCH allocation</w:t>
      </w:r>
      <w:r w:rsidRPr="00A13FB2">
        <w:rPr>
          <w:rFonts w:eastAsia="MS Mincho"/>
          <w:szCs w:val="18"/>
          <w:lang w:eastAsia="ja-JP"/>
        </w:rPr>
        <w:t xml:space="preserve">. </w:t>
      </w:r>
    </w:p>
    <w:p w14:paraId="76C55AB6" w14:textId="77777777" w:rsidR="00C10AF7" w:rsidRPr="00C10AF7" w:rsidRDefault="00C10AF7" w:rsidP="00C10AF7">
      <w:pPr>
        <w:spacing w:after="0"/>
        <w:jc w:val="both"/>
        <w:rPr>
          <w:rFonts w:eastAsia="MS Mincho"/>
          <w:szCs w:val="18"/>
          <w:lang w:eastAsia="ja-JP"/>
        </w:rPr>
      </w:pPr>
    </w:p>
    <w:p w14:paraId="337B7579" w14:textId="5A5AED36" w:rsidR="00F64E6D" w:rsidRPr="002762A3" w:rsidRDefault="00A13FB2" w:rsidP="00C10AF7">
      <w:pPr>
        <w:pStyle w:val="ListParagraph"/>
        <w:numPr>
          <w:ilvl w:val="0"/>
          <w:numId w:val="23"/>
        </w:numPr>
        <w:jc w:val="both"/>
        <w:rPr>
          <w:b/>
          <w:bCs/>
          <w:i/>
          <w:iCs/>
          <w:sz w:val="20"/>
          <w:szCs w:val="20"/>
          <w:lang w:val="en-GB"/>
        </w:rPr>
      </w:pPr>
      <w:bookmarkStart w:id="21" w:name="OLE_LINK13"/>
      <w:bookmarkEnd w:id="18"/>
      <w:r w:rsidRPr="00A13FB2">
        <w:rPr>
          <w:rFonts w:cstheme="minorHAnsi"/>
          <w:b/>
          <w:bCs/>
          <w:i/>
          <w:iCs/>
          <w:sz w:val="20"/>
          <w:szCs w:val="20"/>
          <w:lang w:val="en-GB"/>
        </w:rPr>
        <w:t>Support of non-contiguous PDSCH across two DL subbands should be part of basic FG</w:t>
      </w:r>
      <w:r w:rsidR="00F64E6D">
        <w:rPr>
          <w:rFonts w:cstheme="minorHAnsi"/>
          <w:b/>
          <w:bCs/>
          <w:i/>
          <w:iCs/>
          <w:sz w:val="20"/>
          <w:szCs w:val="20"/>
          <w:lang w:val="en-GB"/>
        </w:rPr>
        <w:t xml:space="preserve">. </w:t>
      </w:r>
    </w:p>
    <w:p w14:paraId="3382E113" w14:textId="77777777" w:rsidR="0020184A" w:rsidRDefault="00A13FB2" w:rsidP="00C10AF7">
      <w:pPr>
        <w:pStyle w:val="ListParagraph"/>
        <w:numPr>
          <w:ilvl w:val="0"/>
          <w:numId w:val="23"/>
        </w:numPr>
        <w:jc w:val="both"/>
        <w:rPr>
          <w:b/>
          <w:bCs/>
          <w:i/>
          <w:iCs/>
          <w:sz w:val="20"/>
          <w:szCs w:val="20"/>
          <w:lang w:val="en-GB"/>
        </w:rPr>
      </w:pPr>
      <w:bookmarkStart w:id="22" w:name="OLE_LINK12"/>
      <w:r w:rsidRPr="00A13FB2">
        <w:rPr>
          <w:b/>
          <w:bCs/>
          <w:i/>
          <w:iCs/>
          <w:sz w:val="20"/>
          <w:szCs w:val="20"/>
          <w:lang w:val="en-GB"/>
        </w:rPr>
        <w:t>Support of non-contiguous CSI-RS across two DL subbands should be a separate FG</w:t>
      </w:r>
      <w:r w:rsidR="00F64E6D">
        <w:rPr>
          <w:b/>
          <w:bCs/>
          <w:i/>
          <w:iCs/>
          <w:sz w:val="20"/>
          <w:szCs w:val="20"/>
          <w:lang w:val="en-GB"/>
        </w:rPr>
        <w:t>.</w:t>
      </w:r>
      <w:r>
        <w:rPr>
          <w:b/>
          <w:bCs/>
          <w:i/>
          <w:iCs/>
          <w:sz w:val="20"/>
          <w:szCs w:val="20"/>
          <w:lang w:val="en-GB"/>
        </w:rPr>
        <w:t xml:space="preserve"> </w:t>
      </w:r>
      <w:bookmarkEnd w:id="22"/>
    </w:p>
    <w:bookmarkEnd w:id="21"/>
    <w:p w14:paraId="5A9FF6E2" w14:textId="77777777" w:rsidR="00D165FE" w:rsidRDefault="00D165FE" w:rsidP="00D165FE">
      <w:pPr>
        <w:spacing w:after="0"/>
        <w:rPr>
          <w:rFonts w:eastAsia="Batang"/>
          <w:b/>
          <w:iCs/>
        </w:rPr>
      </w:pPr>
    </w:p>
    <w:p w14:paraId="1D376559" w14:textId="071F6630" w:rsidR="0020184A" w:rsidRDefault="0020184A" w:rsidP="008206A3">
      <w:pPr>
        <w:spacing w:after="120"/>
        <w:rPr>
          <w:rFonts w:eastAsia="MS Mincho" w:cstheme="minorBidi"/>
          <w:b/>
          <w:bCs/>
          <w:kern w:val="2"/>
          <w:szCs w:val="18"/>
        </w:rPr>
      </w:pPr>
      <w:r>
        <w:rPr>
          <w:rFonts w:eastAsia="MS Mincho"/>
          <w:b/>
          <w:bCs/>
          <w:szCs w:val="18"/>
          <w:u w:val="single"/>
        </w:rPr>
        <w:t>Support of configuration 2 for UL transmission and DL reception</w:t>
      </w:r>
      <w:r>
        <w:rPr>
          <w:rFonts w:eastAsia="MS Mincho"/>
          <w:b/>
          <w:bCs/>
          <w:szCs w:val="18"/>
        </w:rPr>
        <w:t xml:space="preserve"> </w:t>
      </w:r>
    </w:p>
    <w:p w14:paraId="6ECD21B4" w14:textId="0803F14D" w:rsidR="001901E1" w:rsidRDefault="008206A3" w:rsidP="001901E1">
      <w:pPr>
        <w:spacing w:after="120"/>
        <w:jc w:val="both"/>
        <w:rPr>
          <w:rFonts w:eastAsia="MS Mincho"/>
          <w:szCs w:val="18"/>
        </w:rPr>
      </w:pPr>
      <w:r>
        <w:rPr>
          <w:rFonts w:eastAsia="MS Mincho"/>
          <w:szCs w:val="18"/>
        </w:rPr>
        <w:t>In RAN1#120bis, RAN1 agreed to support a separate</w:t>
      </w:r>
      <w:r w:rsidRPr="008206A3">
        <w:rPr>
          <w:rFonts w:eastAsia="MS Mincho"/>
          <w:szCs w:val="18"/>
        </w:rPr>
        <w:t xml:space="preserve"> FG for </w:t>
      </w:r>
      <w:bookmarkStart w:id="23" w:name="OLE_LINK30"/>
      <w:r w:rsidR="006F63B5">
        <w:rPr>
          <w:rFonts w:eastAsia="MS Mincho"/>
          <w:szCs w:val="18"/>
        </w:rPr>
        <w:t>r</w:t>
      </w:r>
      <w:r w:rsidRPr="008206A3">
        <w:rPr>
          <w:rFonts w:eastAsia="MS Mincho"/>
          <w:szCs w:val="18"/>
        </w:rPr>
        <w:t>eceptions across SBFD and non-SBFD symbols (Configuration 2)</w:t>
      </w:r>
      <w:r>
        <w:rPr>
          <w:rFonts w:eastAsia="MS Mincho"/>
          <w:szCs w:val="18"/>
        </w:rPr>
        <w:t xml:space="preserve">. </w:t>
      </w:r>
      <w:bookmarkEnd w:id="23"/>
      <w:r>
        <w:rPr>
          <w:rFonts w:eastAsia="MS Mincho"/>
          <w:szCs w:val="18"/>
        </w:rPr>
        <w:t xml:space="preserve">It still needs to be determined </w:t>
      </w:r>
      <w:r>
        <w:rPr>
          <w:rFonts w:eastAsia="Yu Mincho"/>
          <w:lang w:eastAsia="ja-JP"/>
        </w:rPr>
        <w:t xml:space="preserve">whether </w:t>
      </w:r>
      <w:bookmarkStart w:id="24" w:name="OLE_LINK40"/>
      <w:r>
        <w:rPr>
          <w:rFonts w:eastAsia="Yu Mincho"/>
          <w:lang w:eastAsia="ja-JP"/>
        </w:rPr>
        <w:t xml:space="preserve">transmission across SBFD and non-SBFD symbols </w:t>
      </w:r>
      <w:bookmarkEnd w:id="24"/>
      <w:r>
        <w:rPr>
          <w:rFonts w:eastAsia="Yu Mincho"/>
          <w:lang w:eastAsia="ja-JP"/>
        </w:rPr>
        <w:t xml:space="preserve">is defined as separate FG or not. </w:t>
      </w:r>
      <w:r w:rsidR="0020184A">
        <w:rPr>
          <w:rFonts w:eastAsia="MS Mincho"/>
          <w:szCs w:val="18"/>
        </w:rPr>
        <w:t xml:space="preserve">Since </w:t>
      </w:r>
      <w:r w:rsidR="0020184A">
        <w:rPr>
          <w:rFonts w:ascii="Times" w:eastAsia="Malgun Gothic" w:hAnsi="Times"/>
          <w:szCs w:val="24"/>
        </w:rPr>
        <w:t xml:space="preserve">different UE behaviors are required for UL and DL, having </w:t>
      </w:r>
      <w:bookmarkStart w:id="25" w:name="OLE_LINK83"/>
      <w:r w:rsidR="0020184A">
        <w:rPr>
          <w:rFonts w:ascii="Times" w:eastAsia="Malgun Gothic" w:hAnsi="Times"/>
          <w:szCs w:val="24"/>
        </w:rPr>
        <w:t xml:space="preserve">one report for </w:t>
      </w:r>
      <w:r w:rsidR="0020184A">
        <w:rPr>
          <w:rFonts w:eastAsia="MS Mincho"/>
          <w:szCs w:val="18"/>
        </w:rPr>
        <w:t xml:space="preserve">the support of configuration 2 for UL transmission </w:t>
      </w:r>
      <w:bookmarkEnd w:id="25"/>
      <w:r w:rsidR="0020184A">
        <w:rPr>
          <w:rFonts w:eastAsia="MS Mincho"/>
          <w:szCs w:val="18"/>
        </w:rPr>
        <w:t xml:space="preserve">and another </w:t>
      </w:r>
      <w:r w:rsidR="0020184A">
        <w:rPr>
          <w:rFonts w:ascii="Times" w:eastAsia="Malgun Gothic" w:hAnsi="Times"/>
          <w:szCs w:val="24"/>
        </w:rPr>
        <w:t xml:space="preserve">report for </w:t>
      </w:r>
      <w:r w:rsidR="0020184A">
        <w:rPr>
          <w:rFonts w:eastAsia="MS Mincho"/>
          <w:szCs w:val="18"/>
        </w:rPr>
        <w:t>the support of configuration 2 for DL reception</w:t>
      </w:r>
      <w:r w:rsidR="001901E1">
        <w:rPr>
          <w:rFonts w:eastAsia="MS Mincho"/>
          <w:szCs w:val="18"/>
        </w:rPr>
        <w:t xml:space="preserve"> (Alt.2)</w:t>
      </w:r>
      <w:r w:rsidR="0020184A">
        <w:rPr>
          <w:rFonts w:eastAsia="MS Mincho"/>
          <w:szCs w:val="18"/>
        </w:rPr>
        <w:t xml:space="preserve"> is preferred. To limit the number of reported FGs, </w:t>
      </w:r>
      <w:bookmarkStart w:id="26" w:name="OLE_LINK43"/>
      <w:r w:rsidR="001901E1" w:rsidRPr="001901E1">
        <w:rPr>
          <w:rFonts w:eastAsia="MS Mincho"/>
          <w:szCs w:val="18"/>
        </w:rPr>
        <w:t xml:space="preserve">support of configuration 2 for </w:t>
      </w:r>
      <w:r w:rsidR="001901E1">
        <w:rPr>
          <w:rFonts w:eastAsia="Yu Mincho"/>
          <w:lang w:eastAsia="ja-JP"/>
        </w:rPr>
        <w:t>transmission across SBFD and non-SBFD symbols can be defined as par</w:t>
      </w:r>
      <w:r w:rsidR="001901E1" w:rsidRPr="001901E1">
        <w:rPr>
          <w:rFonts w:eastAsia="MS Mincho"/>
          <w:szCs w:val="18"/>
        </w:rPr>
        <w:t xml:space="preserve">t of </w:t>
      </w:r>
      <w:r w:rsidR="006F63B5">
        <w:rPr>
          <w:rFonts w:eastAsia="MS Mincho"/>
          <w:szCs w:val="18"/>
        </w:rPr>
        <w:t xml:space="preserve">the </w:t>
      </w:r>
      <w:r w:rsidR="001901E1" w:rsidRPr="001901E1">
        <w:rPr>
          <w:rFonts w:eastAsia="MS Mincho"/>
          <w:szCs w:val="18"/>
        </w:rPr>
        <w:t>basic FG</w:t>
      </w:r>
      <w:bookmarkEnd w:id="26"/>
      <w:r w:rsidR="006F63B5">
        <w:rPr>
          <w:rFonts w:eastAsia="MS Mincho"/>
          <w:szCs w:val="18"/>
        </w:rPr>
        <w:t xml:space="preserve"> for SBFD operation</w:t>
      </w:r>
      <w:r w:rsidR="001901E1">
        <w:rPr>
          <w:rFonts w:eastAsia="MS Mincho"/>
          <w:szCs w:val="18"/>
        </w:rPr>
        <w:t>.</w:t>
      </w:r>
    </w:p>
    <w:p w14:paraId="03BB5538" w14:textId="24E1DF42" w:rsidR="0020184A" w:rsidRPr="00D165FE" w:rsidRDefault="001E2F0F" w:rsidP="00D165FE">
      <w:pPr>
        <w:pStyle w:val="ListParagraph"/>
        <w:numPr>
          <w:ilvl w:val="0"/>
          <w:numId w:val="23"/>
        </w:numPr>
        <w:spacing w:after="60"/>
        <w:jc w:val="both"/>
        <w:rPr>
          <w:b/>
          <w:bCs/>
          <w:i/>
          <w:iCs/>
          <w:sz w:val="16"/>
          <w:szCs w:val="16"/>
          <w:lang w:val="en-GB"/>
        </w:rPr>
      </w:pPr>
      <w:bookmarkStart w:id="27" w:name="OLE_LINK507"/>
      <w:r>
        <w:rPr>
          <w:rFonts w:eastAsia="Batang"/>
          <w:b/>
          <w:i/>
          <w:sz w:val="20"/>
          <w:szCs w:val="20"/>
        </w:rPr>
        <w:t xml:space="preserve">Support </w:t>
      </w:r>
      <w:r w:rsidRPr="001E2F0F">
        <w:rPr>
          <w:rFonts w:eastAsia="Batang"/>
          <w:b/>
          <w:i/>
          <w:sz w:val="20"/>
          <w:szCs w:val="20"/>
        </w:rPr>
        <w:t>C</w:t>
      </w:r>
      <w:r>
        <w:rPr>
          <w:rFonts w:eastAsia="Batang"/>
          <w:b/>
          <w:i/>
          <w:sz w:val="20"/>
          <w:szCs w:val="20"/>
        </w:rPr>
        <w:t>c</w:t>
      </w:r>
      <w:r w:rsidRPr="001E2F0F">
        <w:rPr>
          <w:rFonts w:eastAsia="Batang"/>
          <w:b/>
          <w:i/>
          <w:sz w:val="20"/>
          <w:szCs w:val="20"/>
        </w:rPr>
        <w:t xml:space="preserve">nfiguration 2 for transmission and reception </w:t>
      </w:r>
      <w:r>
        <w:rPr>
          <w:rFonts w:eastAsia="Batang"/>
          <w:b/>
          <w:i/>
          <w:sz w:val="20"/>
          <w:szCs w:val="20"/>
        </w:rPr>
        <w:t>as</w:t>
      </w:r>
      <w:r w:rsidRPr="001E2F0F">
        <w:rPr>
          <w:rFonts w:eastAsia="Batang"/>
          <w:b/>
          <w:i/>
          <w:sz w:val="20"/>
          <w:szCs w:val="20"/>
        </w:rPr>
        <w:t xml:space="preserve"> separate FGs</w:t>
      </w:r>
    </w:p>
    <w:p w14:paraId="44C0EBEF" w14:textId="232AACF6" w:rsidR="0020184A" w:rsidRDefault="001E2F0F" w:rsidP="00F33A80">
      <w:pPr>
        <w:pStyle w:val="ListParagraph"/>
        <w:numPr>
          <w:ilvl w:val="0"/>
          <w:numId w:val="69"/>
        </w:numPr>
        <w:contextualSpacing w:val="0"/>
        <w:jc w:val="both"/>
        <w:rPr>
          <w:rFonts w:eastAsia="Batang"/>
          <w:b/>
          <w:i/>
          <w:sz w:val="20"/>
          <w:szCs w:val="18"/>
        </w:rPr>
      </w:pPr>
      <w:r w:rsidRPr="001E2F0F">
        <w:rPr>
          <w:rFonts w:eastAsia="Batang"/>
          <w:b/>
          <w:i/>
          <w:sz w:val="20"/>
          <w:szCs w:val="18"/>
        </w:rPr>
        <w:t xml:space="preserve">Support of configuration 2 for transmission </w:t>
      </w:r>
      <w:bookmarkStart w:id="28" w:name="OLE_LINK45"/>
      <w:r w:rsidRPr="001E2F0F">
        <w:rPr>
          <w:rFonts w:eastAsia="Batang"/>
          <w:b/>
          <w:i/>
          <w:sz w:val="20"/>
          <w:szCs w:val="18"/>
        </w:rPr>
        <w:t xml:space="preserve">across SBFD and non-SBFD symbols </w:t>
      </w:r>
      <w:bookmarkEnd w:id="28"/>
      <w:r w:rsidR="00393E67">
        <w:rPr>
          <w:rFonts w:eastAsia="Batang"/>
          <w:b/>
          <w:i/>
          <w:sz w:val="20"/>
          <w:szCs w:val="18"/>
        </w:rPr>
        <w:t>added to</w:t>
      </w:r>
      <w:r w:rsidRPr="001E2F0F">
        <w:rPr>
          <w:rFonts w:eastAsia="Batang"/>
          <w:b/>
          <w:i/>
          <w:sz w:val="20"/>
          <w:szCs w:val="18"/>
        </w:rPr>
        <w:t xml:space="preserve"> basic FG</w:t>
      </w:r>
      <w:r w:rsidR="00393E67">
        <w:rPr>
          <w:rFonts w:eastAsia="Batang"/>
          <w:b/>
          <w:i/>
          <w:sz w:val="20"/>
          <w:szCs w:val="18"/>
        </w:rPr>
        <w:t xml:space="preserve"> fpr SBFD operation</w:t>
      </w:r>
      <w:r w:rsidR="0020184A">
        <w:rPr>
          <w:rFonts w:eastAsia="Batang"/>
          <w:b/>
          <w:i/>
          <w:sz w:val="20"/>
          <w:szCs w:val="18"/>
        </w:rPr>
        <w:t>.</w:t>
      </w:r>
    </w:p>
    <w:bookmarkEnd w:id="27"/>
    <w:p w14:paraId="3827F835" w14:textId="77777777" w:rsidR="0020184A" w:rsidRDefault="0020184A" w:rsidP="00085ADF">
      <w:pPr>
        <w:pStyle w:val="ListParagraph"/>
        <w:ind w:left="544"/>
        <w:rPr>
          <w:rFonts w:eastAsia="Batang"/>
          <w:b/>
          <w:i/>
          <w:sz w:val="20"/>
          <w:szCs w:val="18"/>
        </w:rPr>
      </w:pPr>
    </w:p>
    <w:p w14:paraId="7069CE8F" w14:textId="0AE6338C" w:rsidR="0020184A" w:rsidRDefault="00005B81" w:rsidP="00085ADF">
      <w:pPr>
        <w:spacing w:after="0"/>
        <w:rPr>
          <w:rFonts w:eastAsia="MS Mincho"/>
          <w:szCs w:val="18"/>
        </w:rPr>
      </w:pPr>
      <w:r>
        <w:rPr>
          <w:rFonts w:eastAsia="MS Mincho"/>
          <w:szCs w:val="18"/>
        </w:rPr>
        <w:t>O</w:t>
      </w:r>
      <w:r w:rsidR="0020184A">
        <w:rPr>
          <w:rFonts w:eastAsia="MS Mincho"/>
          <w:szCs w:val="18"/>
        </w:rPr>
        <w:t>ur</w:t>
      </w:r>
      <w:r>
        <w:rPr>
          <w:rFonts w:eastAsia="MS Mincho"/>
          <w:szCs w:val="18"/>
        </w:rPr>
        <w:t xml:space="preserve"> overall</w:t>
      </w:r>
      <w:r w:rsidR="0020184A">
        <w:rPr>
          <w:rFonts w:eastAsia="MS Mincho"/>
          <w:szCs w:val="18"/>
        </w:rPr>
        <w:t xml:space="preserve"> views on the list of UE capabilities for SBFD Tx/Rx/Measurement procedure are presented in Proposal </w:t>
      </w:r>
      <w:r w:rsidR="00A92691">
        <w:rPr>
          <w:rFonts w:eastAsia="MS Mincho"/>
          <w:szCs w:val="18"/>
        </w:rPr>
        <w:t>5</w:t>
      </w:r>
      <w:r w:rsidR="0020184A">
        <w:rPr>
          <w:rFonts w:eastAsia="MS Mincho"/>
          <w:szCs w:val="18"/>
        </w:rPr>
        <w:t xml:space="preserve">. </w:t>
      </w:r>
    </w:p>
    <w:p w14:paraId="3C90B859" w14:textId="3E74D245" w:rsidR="00BE1FD0" w:rsidRDefault="00005B81" w:rsidP="00BE1FD0">
      <w:pPr>
        <w:pStyle w:val="ListParagraph"/>
        <w:numPr>
          <w:ilvl w:val="0"/>
          <w:numId w:val="23"/>
        </w:numPr>
        <w:spacing w:after="60"/>
        <w:jc w:val="both"/>
      </w:pPr>
      <w:bookmarkStart w:id="29" w:name="OLE_LINK17"/>
      <w:bookmarkStart w:id="30" w:name="OLE_LINK19"/>
      <w:bookmarkStart w:id="31" w:name="OLE_LINK20"/>
      <w:r w:rsidRPr="00005B81">
        <w:rPr>
          <w:b/>
          <w:bCs/>
          <w:i/>
          <w:iCs/>
          <w:sz w:val="20"/>
          <w:szCs w:val="20"/>
        </w:rPr>
        <w:t>Support the following list of UE capabilities for SBFD Tx/Rx/Measurement procedures</w:t>
      </w:r>
      <w:bookmarkEnd w:id="29"/>
      <w:r w:rsidRPr="00005B81">
        <w:t>.</w:t>
      </w:r>
      <w:bookmarkEnd w:id="30"/>
    </w:p>
    <w:bookmarkEnd w:id="31"/>
    <w:p w14:paraId="57B60806" w14:textId="77777777" w:rsidR="00BE1FD0" w:rsidRDefault="00BE1FD0" w:rsidP="00BE1FD0">
      <w:pPr>
        <w:pStyle w:val="ListParagraph"/>
        <w:spacing w:after="60"/>
        <w:ind w:left="0"/>
        <w:jc w:val="both"/>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938"/>
        <w:gridCol w:w="4551"/>
        <w:gridCol w:w="1157"/>
        <w:gridCol w:w="1439"/>
        <w:gridCol w:w="918"/>
        <w:gridCol w:w="1508"/>
        <w:gridCol w:w="2084"/>
      </w:tblGrid>
      <w:tr w:rsidR="00BE1FD0" w:rsidRPr="00BE1FD0" w14:paraId="3378BCF2" w14:textId="77777777" w:rsidTr="00DD1223">
        <w:trPr>
          <w:trHeight w:val="20"/>
        </w:trPr>
        <w:tc>
          <w:tcPr>
            <w:tcW w:w="230" w:type="pct"/>
            <w:tcBorders>
              <w:top w:val="single" w:sz="4" w:space="0" w:color="auto"/>
              <w:left w:val="single" w:sz="4" w:space="0" w:color="auto"/>
              <w:bottom w:val="single" w:sz="4" w:space="0" w:color="auto"/>
              <w:right w:val="single" w:sz="4" w:space="0" w:color="auto"/>
            </w:tcBorders>
            <w:hideMark/>
          </w:tcPr>
          <w:p w14:paraId="3410F661" w14:textId="77777777" w:rsidR="00BE1FD0" w:rsidRPr="00BE1FD0" w:rsidRDefault="00BE1FD0" w:rsidP="00BE1FD0">
            <w:pPr>
              <w:keepLines/>
              <w:spacing w:after="0"/>
              <w:rPr>
                <w:rFonts w:ascii="Arial" w:eastAsia="MS Mincho" w:hAnsi="Arial" w:cs="Arial"/>
                <w:color w:val="000000"/>
                <w:sz w:val="18"/>
                <w:szCs w:val="18"/>
                <w:lang w:eastAsia="ja-JP"/>
              </w:rPr>
            </w:pPr>
            <w:bookmarkStart w:id="32" w:name="OLE_LINK29"/>
            <w:r w:rsidRPr="00BE1FD0">
              <w:rPr>
                <w:rFonts w:eastAsia="Malgun Gothic"/>
                <w:b/>
                <w:bCs/>
                <w:color w:val="000000"/>
                <w:sz w:val="18"/>
                <w:szCs w:val="18"/>
                <w:lang w:val="en-US" w:eastAsia="ko-KR"/>
              </w:rPr>
              <w:t>Index</w:t>
            </w:r>
          </w:p>
        </w:tc>
        <w:tc>
          <w:tcPr>
            <w:tcW w:w="680" w:type="pct"/>
            <w:tcBorders>
              <w:top w:val="single" w:sz="4" w:space="0" w:color="auto"/>
              <w:left w:val="single" w:sz="4" w:space="0" w:color="auto"/>
              <w:bottom w:val="single" w:sz="4" w:space="0" w:color="auto"/>
              <w:right w:val="single" w:sz="4" w:space="0" w:color="auto"/>
            </w:tcBorders>
            <w:hideMark/>
          </w:tcPr>
          <w:p w14:paraId="09C8B372" w14:textId="77777777" w:rsidR="00BE1FD0" w:rsidRPr="00BE1FD0" w:rsidRDefault="00BE1FD0" w:rsidP="00BE1FD0">
            <w:pPr>
              <w:keepLines/>
              <w:spacing w:after="0"/>
              <w:rPr>
                <w:rFonts w:ascii="Arial" w:hAnsi="Arial" w:cs="Arial"/>
                <w:color w:val="000000"/>
                <w:sz w:val="18"/>
                <w:szCs w:val="18"/>
                <w:lang w:eastAsia="zh-CN"/>
              </w:rPr>
            </w:pPr>
            <w:r w:rsidRPr="00BE1FD0">
              <w:rPr>
                <w:rFonts w:eastAsia="Malgun Gothic"/>
                <w:b/>
                <w:bCs/>
                <w:color w:val="000000"/>
                <w:sz w:val="18"/>
                <w:szCs w:val="18"/>
                <w:lang w:val="en-US" w:eastAsia="ko-KR"/>
              </w:rPr>
              <w:t>Feature group</w:t>
            </w:r>
          </w:p>
        </w:tc>
        <w:tc>
          <w:tcPr>
            <w:tcW w:w="1597" w:type="pct"/>
            <w:tcBorders>
              <w:top w:val="single" w:sz="4" w:space="0" w:color="auto"/>
              <w:left w:val="single" w:sz="4" w:space="0" w:color="auto"/>
              <w:bottom w:val="single" w:sz="4" w:space="0" w:color="auto"/>
              <w:right w:val="single" w:sz="4" w:space="0" w:color="auto"/>
            </w:tcBorders>
            <w:hideMark/>
          </w:tcPr>
          <w:p w14:paraId="7398C579" w14:textId="77777777" w:rsidR="00BE1FD0" w:rsidRPr="00BE1FD0" w:rsidRDefault="00BE1FD0" w:rsidP="00BE1FD0">
            <w:pPr>
              <w:spacing w:after="0"/>
              <w:jc w:val="center"/>
              <w:rPr>
                <w:rFonts w:ascii="Arial" w:eastAsia="MS Mincho" w:hAnsi="Arial" w:cs="Arial"/>
                <w:color w:val="000000"/>
                <w:sz w:val="18"/>
                <w:szCs w:val="18"/>
                <w:lang w:eastAsia="zh-CN"/>
              </w:rPr>
            </w:pPr>
            <w:r w:rsidRPr="00BE1FD0">
              <w:rPr>
                <w:rFonts w:eastAsia="Malgun Gothic"/>
                <w:b/>
                <w:bCs/>
                <w:color w:val="000000"/>
                <w:sz w:val="18"/>
                <w:szCs w:val="18"/>
                <w:lang w:val="en-US" w:eastAsia="ko-KR"/>
              </w:rPr>
              <w:t>Components</w:t>
            </w:r>
          </w:p>
        </w:tc>
        <w:tc>
          <w:tcPr>
            <w:tcW w:w="406" w:type="pct"/>
            <w:tcBorders>
              <w:top w:val="single" w:sz="4" w:space="0" w:color="auto"/>
              <w:left w:val="single" w:sz="4" w:space="0" w:color="auto"/>
              <w:bottom w:val="single" w:sz="4" w:space="0" w:color="auto"/>
              <w:right w:val="single" w:sz="4" w:space="0" w:color="auto"/>
            </w:tcBorders>
            <w:hideMark/>
          </w:tcPr>
          <w:p w14:paraId="46DCA17A" w14:textId="77777777" w:rsidR="00BE1FD0" w:rsidRPr="00BE1FD0" w:rsidRDefault="00BE1FD0" w:rsidP="00BE1FD0">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Prerequisite feature groups</w:t>
            </w:r>
          </w:p>
        </w:tc>
        <w:tc>
          <w:tcPr>
            <w:tcW w:w="505" w:type="pct"/>
            <w:tcBorders>
              <w:top w:val="single" w:sz="4" w:space="0" w:color="auto"/>
              <w:left w:val="single" w:sz="4" w:space="0" w:color="auto"/>
              <w:bottom w:val="single" w:sz="4" w:space="0" w:color="auto"/>
              <w:right w:val="single" w:sz="4" w:space="0" w:color="auto"/>
            </w:tcBorders>
            <w:hideMark/>
          </w:tcPr>
          <w:p w14:paraId="192B9C2A" w14:textId="77777777" w:rsidR="00BE1FD0" w:rsidRPr="00BE1FD0" w:rsidRDefault="00BE1FD0" w:rsidP="00BE1FD0">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Consequence if the feature is not supported by the UE</w:t>
            </w:r>
          </w:p>
        </w:tc>
        <w:tc>
          <w:tcPr>
            <w:tcW w:w="322" w:type="pct"/>
            <w:tcBorders>
              <w:top w:val="single" w:sz="4" w:space="0" w:color="auto"/>
              <w:left w:val="single" w:sz="4" w:space="0" w:color="auto"/>
              <w:bottom w:val="single" w:sz="4" w:space="0" w:color="auto"/>
              <w:right w:val="single" w:sz="4" w:space="0" w:color="auto"/>
            </w:tcBorders>
          </w:tcPr>
          <w:p w14:paraId="3912BEBD" w14:textId="77777777" w:rsidR="00BE1FD0" w:rsidRPr="00BE1FD0" w:rsidRDefault="00BE1FD0" w:rsidP="00BE1FD0">
            <w:pPr>
              <w:overflowPunct/>
              <w:autoSpaceDE/>
              <w:adjustRightInd/>
              <w:spacing w:after="0"/>
              <w:jc w:val="center"/>
              <w:rPr>
                <w:rFonts w:ascii="Arial" w:eastAsia="Malgun Gothic" w:hAnsi="Arial" w:cs="Arial"/>
                <w:b/>
                <w:bCs/>
                <w:color w:val="000000"/>
                <w:sz w:val="18"/>
                <w:szCs w:val="18"/>
                <w:lang w:val="en-US" w:eastAsia="ko-KR"/>
              </w:rPr>
            </w:pPr>
            <w:r w:rsidRPr="00BE1FD0">
              <w:rPr>
                <w:rFonts w:ascii="Arial" w:eastAsia="Malgun Gothic" w:hAnsi="Arial" w:cs="Arial"/>
                <w:b/>
                <w:bCs/>
                <w:color w:val="000000"/>
                <w:sz w:val="18"/>
                <w:szCs w:val="18"/>
                <w:lang w:val="en-US" w:eastAsia="ko-KR"/>
              </w:rPr>
              <w:t>Type</w:t>
            </w:r>
          </w:p>
          <w:p w14:paraId="1F2C3D71" w14:textId="77777777" w:rsidR="00BE1FD0" w:rsidRPr="00BE1FD0" w:rsidRDefault="00BE1FD0" w:rsidP="00BE1FD0">
            <w:pPr>
              <w:keepLines/>
              <w:spacing w:after="0"/>
              <w:jc w:val="center"/>
              <w:rPr>
                <w:rFonts w:ascii="Arial" w:eastAsia="MS Mincho" w:hAnsi="Arial" w:cs="Arial"/>
                <w:color w:val="000000"/>
                <w:sz w:val="18"/>
                <w:szCs w:val="18"/>
                <w:highlight w:val="yellow"/>
                <w:lang w:eastAsia="ja-JP"/>
              </w:rPr>
            </w:pPr>
          </w:p>
        </w:tc>
        <w:tc>
          <w:tcPr>
            <w:tcW w:w="529" w:type="pct"/>
            <w:tcBorders>
              <w:top w:val="single" w:sz="4" w:space="0" w:color="auto"/>
              <w:left w:val="single" w:sz="4" w:space="0" w:color="auto"/>
              <w:bottom w:val="single" w:sz="4" w:space="0" w:color="auto"/>
              <w:right w:val="single" w:sz="4" w:space="0" w:color="auto"/>
            </w:tcBorders>
            <w:hideMark/>
          </w:tcPr>
          <w:p w14:paraId="7F3DD749" w14:textId="77777777" w:rsidR="00BE1FD0" w:rsidRPr="00BE1FD0" w:rsidRDefault="00BE1FD0" w:rsidP="00BE1FD0">
            <w:pPr>
              <w:keepLines/>
              <w:spacing w:after="0"/>
              <w:jc w:val="center"/>
              <w:rPr>
                <w:rFonts w:ascii="Arial" w:hAnsi="Arial" w:cs="Arial"/>
                <w:color w:val="000000"/>
                <w:sz w:val="18"/>
                <w:szCs w:val="18"/>
                <w:lang w:eastAsia="zh-CN"/>
              </w:rPr>
            </w:pPr>
            <w:r w:rsidRPr="00BE1FD0">
              <w:rPr>
                <w:rFonts w:ascii="Arial" w:eastAsia="Malgun Gothic" w:hAnsi="Arial" w:cs="Arial"/>
                <w:b/>
                <w:bCs/>
                <w:color w:val="000000"/>
                <w:sz w:val="18"/>
                <w:szCs w:val="18"/>
                <w:lang w:val="en-US" w:eastAsia="ko-KR"/>
              </w:rPr>
              <w:t>Need of FR1/FR2 differentiation</w:t>
            </w:r>
          </w:p>
        </w:tc>
        <w:tc>
          <w:tcPr>
            <w:tcW w:w="731" w:type="pct"/>
            <w:tcBorders>
              <w:top w:val="single" w:sz="4" w:space="0" w:color="auto"/>
              <w:left w:val="single" w:sz="4" w:space="0" w:color="auto"/>
              <w:bottom w:val="single" w:sz="4" w:space="0" w:color="auto"/>
              <w:right w:val="single" w:sz="4" w:space="0" w:color="auto"/>
            </w:tcBorders>
          </w:tcPr>
          <w:p w14:paraId="0279176A" w14:textId="77777777" w:rsidR="00BE1FD0" w:rsidRPr="00BE1FD0" w:rsidRDefault="00BE1FD0" w:rsidP="00BE1FD0">
            <w:pPr>
              <w:keepLines/>
              <w:spacing w:after="0"/>
              <w:rPr>
                <w:rFonts w:ascii="Arial" w:eastAsia="Malgun Gothic" w:hAnsi="Arial" w:cs="Arial"/>
                <w:b/>
                <w:bCs/>
                <w:color w:val="000000"/>
                <w:sz w:val="18"/>
                <w:szCs w:val="18"/>
                <w:lang w:val="en-US" w:eastAsia="ko-KR"/>
              </w:rPr>
            </w:pPr>
          </w:p>
          <w:p w14:paraId="7A83F5C7" w14:textId="77777777" w:rsidR="00BE1FD0" w:rsidRPr="00BE1FD0" w:rsidRDefault="00BE1FD0" w:rsidP="00BE1FD0">
            <w:pPr>
              <w:keepLines/>
              <w:spacing w:after="0"/>
              <w:rPr>
                <w:rFonts w:ascii="Arial" w:hAnsi="Arial" w:cs="Arial"/>
                <w:color w:val="000000"/>
                <w:sz w:val="18"/>
                <w:szCs w:val="18"/>
                <w:lang w:eastAsia="ja-JP"/>
              </w:rPr>
            </w:pPr>
            <w:r w:rsidRPr="00BE1FD0">
              <w:rPr>
                <w:rFonts w:ascii="Arial" w:eastAsia="Malgun Gothic" w:hAnsi="Arial" w:cs="Arial"/>
                <w:b/>
                <w:bCs/>
                <w:color w:val="000000"/>
                <w:sz w:val="18"/>
                <w:szCs w:val="18"/>
                <w:lang w:val="en-US" w:eastAsia="ko-KR"/>
              </w:rPr>
              <w:t>Mandatory/Optional</w:t>
            </w:r>
          </w:p>
        </w:tc>
      </w:tr>
      <w:tr w:rsidR="00BE1FD0" w:rsidRPr="00BE1FD0" w14:paraId="3BB32DA0" w14:textId="77777777" w:rsidTr="00DD1223">
        <w:trPr>
          <w:trHeight w:val="20"/>
        </w:trPr>
        <w:tc>
          <w:tcPr>
            <w:tcW w:w="230" w:type="pct"/>
            <w:tcBorders>
              <w:top w:val="single" w:sz="4" w:space="0" w:color="auto"/>
              <w:left w:val="single" w:sz="4" w:space="0" w:color="auto"/>
              <w:bottom w:val="single" w:sz="4" w:space="0" w:color="auto"/>
              <w:right w:val="single" w:sz="4" w:space="0" w:color="auto"/>
            </w:tcBorders>
            <w:hideMark/>
          </w:tcPr>
          <w:p w14:paraId="39F55ED0" w14:textId="77777777" w:rsidR="00BE1FD0" w:rsidRPr="00BE1FD0" w:rsidRDefault="00BE1FD0" w:rsidP="00BE1FD0">
            <w:pPr>
              <w:keepLines/>
              <w:spacing w:after="0"/>
              <w:rPr>
                <w:rFonts w:ascii="Arial" w:eastAsia="MS Mincho" w:hAnsi="Arial" w:cs="Arial"/>
                <w:color w:val="000000"/>
                <w:sz w:val="18"/>
                <w:szCs w:val="18"/>
                <w:lang w:eastAsia="zh-CN"/>
              </w:rPr>
            </w:pPr>
            <w:bookmarkStart w:id="33" w:name="OLE_LINK24"/>
            <w:bookmarkStart w:id="34" w:name="_Hlk193989364"/>
            <w:r w:rsidRPr="00BE1FD0">
              <w:rPr>
                <w:rFonts w:ascii="Arial" w:eastAsia="MS Mincho" w:hAnsi="Arial" w:cs="Arial"/>
                <w:color w:val="000000"/>
                <w:sz w:val="18"/>
                <w:szCs w:val="18"/>
                <w:lang w:eastAsia="ja-JP"/>
              </w:rPr>
              <w:t>X-1</w:t>
            </w:r>
            <w:bookmarkEnd w:id="33"/>
          </w:p>
        </w:tc>
        <w:tc>
          <w:tcPr>
            <w:tcW w:w="680" w:type="pct"/>
            <w:tcBorders>
              <w:top w:val="single" w:sz="4" w:space="0" w:color="auto"/>
              <w:left w:val="single" w:sz="4" w:space="0" w:color="auto"/>
              <w:bottom w:val="single" w:sz="4" w:space="0" w:color="auto"/>
              <w:right w:val="single" w:sz="4" w:space="0" w:color="auto"/>
            </w:tcBorders>
          </w:tcPr>
          <w:p w14:paraId="4E6EAE5F" w14:textId="16689E9D" w:rsidR="00BE1FD0" w:rsidRPr="00BE1FD0" w:rsidRDefault="00B401FA" w:rsidP="00BE1FD0">
            <w:pPr>
              <w:keepLines/>
              <w:spacing w:after="0"/>
              <w:rPr>
                <w:rFonts w:ascii="Arial" w:eastAsia="Yu Mincho" w:hAnsi="Arial" w:cs="Arial"/>
                <w:color w:val="FF0000"/>
                <w:sz w:val="18"/>
                <w:szCs w:val="18"/>
                <w:lang w:eastAsia="ja-JP"/>
              </w:rPr>
            </w:pPr>
            <w:r w:rsidRPr="00B401FA">
              <w:rPr>
                <w:rFonts w:eastAsia="Malgun Gothic"/>
                <w:color w:val="000000"/>
                <w:lang w:val="en-US" w:eastAsia="ko-KR"/>
              </w:rPr>
              <w:t xml:space="preserve">Basic feature for SBFD-aware UE TX/RX/measurement behavior and procedures </w:t>
            </w:r>
          </w:p>
        </w:tc>
        <w:tc>
          <w:tcPr>
            <w:tcW w:w="1597" w:type="pct"/>
            <w:tcBorders>
              <w:top w:val="single" w:sz="4" w:space="0" w:color="auto"/>
              <w:left w:val="single" w:sz="4" w:space="0" w:color="auto"/>
              <w:bottom w:val="single" w:sz="4" w:space="0" w:color="auto"/>
              <w:right w:val="single" w:sz="4" w:space="0" w:color="auto"/>
            </w:tcBorders>
            <w:hideMark/>
          </w:tcPr>
          <w:p w14:paraId="072456C5" w14:textId="77777777" w:rsidR="00BE1FD0" w:rsidRPr="00BE1FD0" w:rsidRDefault="00BE1FD0" w:rsidP="00BE1FD0">
            <w:pPr>
              <w:widowControl w:val="0"/>
              <w:numPr>
                <w:ilvl w:val="0"/>
                <w:numId w:val="33"/>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configurations for SBFD and non-SBFD symbols, including </w:t>
            </w:r>
          </w:p>
          <w:p w14:paraId="18217865" w14:textId="77777777" w:rsidR="00BE1FD0" w:rsidRPr="00BE1FD0" w:rsidRDefault="00BE1FD0" w:rsidP="00BE1FD0">
            <w:pPr>
              <w:widowControl w:val="0"/>
              <w:numPr>
                <w:ilvl w:val="1"/>
                <w:numId w:val="33"/>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w:t>
            </w:r>
            <w:r w:rsidRPr="006B7BBA">
              <w:rPr>
                <w:rFonts w:eastAsia="Malgun Gothic"/>
                <w:color w:val="000000"/>
                <w:kern w:val="2"/>
                <w:lang w:val="en-US" w:eastAsia="ko-KR"/>
              </w:rPr>
              <w:t>UL power control for PUSCH/PUCCH/SRS</w:t>
            </w:r>
            <w:r w:rsidRPr="00BE1FD0">
              <w:rPr>
                <w:rFonts w:eastAsia="Malgun Gothic"/>
                <w:color w:val="000000"/>
                <w:kern w:val="2"/>
                <w:lang w:val="en-US" w:eastAsia="ko-KR"/>
              </w:rPr>
              <w:t xml:space="preserve"> transmissions in SBFD symbols and non-SBFD symbols </w:t>
            </w:r>
          </w:p>
          <w:p w14:paraId="57147057" w14:textId="77777777" w:rsidR="00BE1FD0" w:rsidRPr="00BE1FD0" w:rsidRDefault="00BE1FD0" w:rsidP="00BE1FD0">
            <w:pPr>
              <w:widowControl w:val="0"/>
              <w:numPr>
                <w:ilvl w:val="1"/>
                <w:numId w:val="33"/>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w:t>
            </w:r>
            <w:r w:rsidRPr="006B7BBA">
              <w:rPr>
                <w:rFonts w:eastAsia="Malgun Gothic"/>
                <w:color w:val="000000"/>
                <w:kern w:val="2"/>
                <w:lang w:val="en-US" w:eastAsia="ko-KR"/>
              </w:rPr>
              <w:t>separate SRS configurations</w:t>
            </w:r>
            <w:r w:rsidRPr="00BE1FD0">
              <w:rPr>
                <w:rFonts w:eastAsia="Malgun Gothic"/>
                <w:color w:val="000000"/>
                <w:kern w:val="2"/>
                <w:lang w:val="en-US" w:eastAsia="ko-KR"/>
              </w:rPr>
              <w:t xml:space="preserve"> in SBFD symbols and non-SBFD symbols</w:t>
            </w:r>
          </w:p>
          <w:p w14:paraId="136DF282" w14:textId="77777777" w:rsidR="00BE1FD0" w:rsidRPr="00BE1FD0" w:rsidRDefault="00BE1FD0" w:rsidP="00BE1FD0">
            <w:pPr>
              <w:widowControl w:val="0"/>
              <w:numPr>
                <w:ilvl w:val="0"/>
                <w:numId w:val="33"/>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FDRA type 0 in SBFD slot, Support of FDRA type 1 in SBFD slot</w:t>
            </w:r>
          </w:p>
          <w:p w14:paraId="7BFD1B19" w14:textId="77777777" w:rsidR="00BE1FD0" w:rsidRPr="00BE1FD0" w:rsidRDefault="00BE1FD0" w:rsidP="00BE1FD0">
            <w:pPr>
              <w:widowControl w:val="0"/>
              <w:numPr>
                <w:ilvl w:val="0"/>
                <w:numId w:val="33"/>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w:t>
            </w:r>
            <w:r w:rsidRPr="00073676">
              <w:rPr>
                <w:rFonts w:eastAsia="Malgun Gothic"/>
                <w:color w:val="000000"/>
                <w:kern w:val="2"/>
                <w:lang w:val="en-US" w:eastAsia="ko-KR"/>
              </w:rPr>
              <w:t>PDSCH reception across two DL subbands</w:t>
            </w:r>
            <w:r w:rsidRPr="00BE1FD0">
              <w:rPr>
                <w:rFonts w:eastAsia="Malgun Gothic"/>
                <w:color w:val="000000"/>
                <w:kern w:val="2"/>
                <w:lang w:val="en-US" w:eastAsia="ko-KR"/>
              </w:rPr>
              <w:t xml:space="preserve">, including </w:t>
            </w:r>
          </w:p>
          <w:p w14:paraId="38057EED" w14:textId="77777777" w:rsidR="00BE1FD0" w:rsidRPr="00BE1FD0" w:rsidRDefault="00BE1FD0" w:rsidP="00BE1FD0">
            <w:pPr>
              <w:widowControl w:val="0"/>
              <w:numPr>
                <w:ilvl w:val="1"/>
                <w:numId w:val="33"/>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lastRenderedPageBreak/>
              <w:t>Maximum number of supported partial PRGs in SBFD symbols</w:t>
            </w:r>
          </w:p>
          <w:p w14:paraId="33571D59" w14:textId="77777777" w:rsidR="00BE1FD0" w:rsidRPr="00BE1FD0" w:rsidRDefault="00BE1FD0" w:rsidP="00BE1FD0">
            <w:pPr>
              <w:widowControl w:val="0"/>
              <w:numPr>
                <w:ilvl w:val="0"/>
                <w:numId w:val="33"/>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configuration 2 for UL transmission</w:t>
            </w:r>
          </w:p>
        </w:tc>
        <w:tc>
          <w:tcPr>
            <w:tcW w:w="406" w:type="pct"/>
            <w:tcBorders>
              <w:top w:val="single" w:sz="4" w:space="0" w:color="auto"/>
              <w:left w:val="single" w:sz="4" w:space="0" w:color="auto"/>
              <w:bottom w:val="single" w:sz="4" w:space="0" w:color="auto"/>
              <w:right w:val="single" w:sz="4" w:space="0" w:color="auto"/>
            </w:tcBorders>
            <w:hideMark/>
          </w:tcPr>
          <w:p w14:paraId="300DA53E" w14:textId="77777777" w:rsidR="00BE1FD0" w:rsidRPr="00BE1FD0" w:rsidRDefault="00BE1FD0" w:rsidP="00BE1FD0">
            <w:pPr>
              <w:widowControl w:val="0"/>
              <w:wordWrap w:val="0"/>
              <w:overflowPunct/>
              <w:adjustRightInd/>
              <w:spacing w:after="160" w:line="256" w:lineRule="auto"/>
              <w:jc w:val="both"/>
              <w:rPr>
                <w:rFonts w:eastAsia="Malgun Gothic"/>
                <w:color w:val="000000"/>
                <w:kern w:val="2"/>
                <w:lang w:val="en-US"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89010F" w14:textId="77777777" w:rsidR="00BE1FD0" w:rsidRPr="00BE1FD0" w:rsidRDefault="00BE1FD0" w:rsidP="00BE1FD0">
            <w:pPr>
              <w:keepLines/>
              <w:spacing w:after="0"/>
              <w:rPr>
                <w:rFonts w:ascii="Arial" w:eastAsia="Yu Mincho" w:hAnsi="Arial" w:cs="Arial"/>
                <w:color w:val="000000"/>
                <w:sz w:val="18"/>
                <w:szCs w:val="18"/>
                <w:lang w:eastAsia="ja-JP"/>
              </w:rPr>
            </w:pPr>
            <w:r w:rsidRPr="00BE1FD0">
              <w:rPr>
                <w:rFonts w:eastAsia="Malgun Gothic"/>
                <w:color w:val="000000"/>
                <w:lang w:val="en-US" w:eastAsia="ko-KR"/>
              </w:rPr>
              <w:t>Basic features for SBFD TX/RX Behaviour and Procedures not supported</w:t>
            </w:r>
          </w:p>
        </w:tc>
        <w:tc>
          <w:tcPr>
            <w:tcW w:w="322" w:type="pct"/>
            <w:tcBorders>
              <w:top w:val="single" w:sz="4" w:space="0" w:color="auto"/>
              <w:left w:val="single" w:sz="4" w:space="0" w:color="auto"/>
              <w:bottom w:val="single" w:sz="4" w:space="0" w:color="auto"/>
              <w:right w:val="single" w:sz="4" w:space="0" w:color="auto"/>
            </w:tcBorders>
            <w:hideMark/>
          </w:tcPr>
          <w:p w14:paraId="20FA6582" w14:textId="77777777" w:rsidR="00BE1FD0" w:rsidRPr="00BE1FD0" w:rsidRDefault="00BE1FD0" w:rsidP="00BE1FD0">
            <w:pPr>
              <w:keepLines/>
              <w:spacing w:after="0"/>
              <w:jc w:val="center"/>
              <w:rPr>
                <w:rFonts w:ascii="Arial" w:eastAsia="MS Mincho" w:hAnsi="Arial" w:cs="Arial"/>
                <w:color w:val="000000"/>
                <w:sz w:val="18"/>
                <w:szCs w:val="18"/>
                <w:lang w:val="en-US" w:eastAsia="ja-JP"/>
              </w:rPr>
            </w:pPr>
            <w:r w:rsidRPr="00BE1FD0">
              <w:rPr>
                <w:rFonts w:ascii="Arial" w:hAnsi="Arial" w:cs="Arial"/>
                <w:color w:val="000000"/>
                <w:sz w:val="18"/>
                <w:szCs w:val="18"/>
                <w:lang w:eastAsia="zh-CN"/>
              </w:rPr>
              <w:t>Per Band</w:t>
            </w:r>
          </w:p>
        </w:tc>
        <w:tc>
          <w:tcPr>
            <w:tcW w:w="529" w:type="pct"/>
            <w:tcBorders>
              <w:top w:val="single" w:sz="4" w:space="0" w:color="auto"/>
              <w:left w:val="single" w:sz="4" w:space="0" w:color="auto"/>
              <w:bottom w:val="single" w:sz="4" w:space="0" w:color="auto"/>
              <w:right w:val="single" w:sz="4" w:space="0" w:color="auto"/>
            </w:tcBorders>
            <w:hideMark/>
          </w:tcPr>
          <w:p w14:paraId="4114E386" w14:textId="77777777" w:rsidR="00BE1FD0" w:rsidRPr="00BE1FD0" w:rsidRDefault="00BE1FD0" w:rsidP="00BE1FD0">
            <w:pPr>
              <w:keepLines/>
              <w:spacing w:after="0"/>
              <w:jc w:val="center"/>
              <w:rPr>
                <w:rFonts w:ascii="Arial" w:hAnsi="Arial" w:cs="Arial"/>
                <w:color w:val="000000"/>
                <w:sz w:val="18"/>
                <w:szCs w:val="18"/>
                <w:lang w:eastAsia="zh-CN"/>
              </w:rPr>
            </w:pPr>
            <w:r w:rsidRPr="00BE1FD0">
              <w:rPr>
                <w:rFonts w:ascii="Arial" w:hAnsi="Arial" w:cs="Arial"/>
                <w:color w:val="000000"/>
                <w:sz w:val="18"/>
                <w:szCs w:val="18"/>
                <w:lang w:eastAsia="zh-CN"/>
              </w:rPr>
              <w:t>TDD only</w:t>
            </w:r>
          </w:p>
        </w:tc>
        <w:tc>
          <w:tcPr>
            <w:tcW w:w="731" w:type="pct"/>
            <w:tcBorders>
              <w:top w:val="single" w:sz="4" w:space="0" w:color="auto"/>
              <w:left w:val="single" w:sz="4" w:space="0" w:color="auto"/>
              <w:bottom w:val="single" w:sz="4" w:space="0" w:color="auto"/>
              <w:right w:val="single" w:sz="4" w:space="0" w:color="auto"/>
            </w:tcBorders>
            <w:hideMark/>
          </w:tcPr>
          <w:p w14:paraId="59696777" w14:textId="77777777" w:rsidR="00BE1FD0" w:rsidRPr="00BE1FD0" w:rsidRDefault="00BE1FD0" w:rsidP="00BE1FD0">
            <w:pPr>
              <w:keepLines/>
              <w:spacing w:after="0"/>
              <w:rPr>
                <w:rFonts w:ascii="Arial" w:hAnsi="Arial" w:cs="Arial"/>
                <w:color w:val="000000"/>
                <w:sz w:val="18"/>
                <w:szCs w:val="18"/>
                <w:lang w:eastAsia="ja-JP"/>
              </w:rPr>
            </w:pPr>
            <w:r w:rsidRPr="00BE1FD0">
              <w:rPr>
                <w:rFonts w:eastAsia="Malgun Gothic"/>
                <w:color w:val="000000"/>
                <w:lang w:val="en-US" w:eastAsia="ko-KR"/>
              </w:rPr>
              <w:t>Optional with capability signaling</w:t>
            </w:r>
          </w:p>
        </w:tc>
        <w:bookmarkEnd w:id="34"/>
      </w:tr>
      <w:tr w:rsidR="00BE1FD0" w:rsidRPr="00BE1FD0" w14:paraId="77FC75CE" w14:textId="77777777" w:rsidTr="00DD1223">
        <w:trPr>
          <w:trHeight w:val="20"/>
        </w:trPr>
        <w:tc>
          <w:tcPr>
            <w:tcW w:w="230" w:type="pct"/>
            <w:tcBorders>
              <w:top w:val="single" w:sz="4" w:space="0" w:color="auto"/>
              <w:left w:val="single" w:sz="4" w:space="0" w:color="auto"/>
              <w:bottom w:val="single" w:sz="4" w:space="0" w:color="auto"/>
              <w:right w:val="single" w:sz="4" w:space="0" w:color="auto"/>
            </w:tcBorders>
            <w:hideMark/>
          </w:tcPr>
          <w:p w14:paraId="63EA3474" w14:textId="77777777" w:rsidR="00BE1FD0" w:rsidRPr="00BE1FD0" w:rsidRDefault="00BE1FD0" w:rsidP="00BE1FD0">
            <w:pPr>
              <w:keepLines/>
              <w:spacing w:after="0"/>
              <w:rPr>
                <w:rFonts w:ascii="Arial" w:eastAsia="MS Mincho" w:hAnsi="Arial" w:cs="Arial"/>
                <w:color w:val="000000"/>
                <w:sz w:val="18"/>
                <w:szCs w:val="18"/>
                <w:lang w:eastAsia="ja-JP"/>
              </w:rPr>
            </w:pPr>
            <w:r w:rsidRPr="00BE1FD0">
              <w:rPr>
                <w:rFonts w:ascii="Arial" w:eastAsia="MS Mincho" w:hAnsi="Arial" w:cs="Arial"/>
                <w:color w:val="000000"/>
                <w:sz w:val="18"/>
                <w:szCs w:val="18"/>
                <w:lang w:eastAsia="ja-JP"/>
              </w:rPr>
              <w:t>X-2</w:t>
            </w:r>
          </w:p>
        </w:tc>
        <w:tc>
          <w:tcPr>
            <w:tcW w:w="680" w:type="pct"/>
            <w:tcBorders>
              <w:top w:val="single" w:sz="4" w:space="0" w:color="auto"/>
              <w:left w:val="single" w:sz="4" w:space="0" w:color="auto"/>
              <w:bottom w:val="single" w:sz="4" w:space="0" w:color="auto"/>
              <w:right w:val="single" w:sz="4" w:space="0" w:color="auto"/>
            </w:tcBorders>
            <w:hideMark/>
          </w:tcPr>
          <w:p w14:paraId="2AEB4479" w14:textId="77777777" w:rsidR="00BE1FD0" w:rsidRPr="00BE1FD0" w:rsidRDefault="00BE1FD0" w:rsidP="00BE1FD0">
            <w:pPr>
              <w:keepLines/>
              <w:spacing w:after="0"/>
              <w:rPr>
                <w:rFonts w:eastAsia="Malgun Gothic"/>
                <w:b/>
                <w:bCs/>
                <w:color w:val="000000"/>
                <w:lang w:val="en-US" w:eastAsia="ko-KR"/>
              </w:rPr>
            </w:pPr>
            <w:bookmarkStart w:id="35" w:name="OLE_LINK530"/>
            <w:r w:rsidRPr="00BE1FD0">
              <w:rPr>
                <w:rFonts w:eastAsia="Malgun Gothic"/>
                <w:color w:val="000000"/>
                <w:lang w:val="en-US" w:eastAsia="ko-KR"/>
              </w:rPr>
              <w:t>Non-contiguous CSI-RS across two DL subbands</w:t>
            </w:r>
            <w:bookmarkEnd w:id="35"/>
          </w:p>
        </w:tc>
        <w:tc>
          <w:tcPr>
            <w:tcW w:w="1597" w:type="pct"/>
            <w:tcBorders>
              <w:top w:val="single" w:sz="4" w:space="0" w:color="auto"/>
              <w:left w:val="single" w:sz="4" w:space="0" w:color="auto"/>
              <w:bottom w:val="single" w:sz="4" w:space="0" w:color="auto"/>
              <w:right w:val="single" w:sz="4" w:space="0" w:color="auto"/>
            </w:tcBorders>
            <w:hideMark/>
          </w:tcPr>
          <w:p w14:paraId="1EAE92E0" w14:textId="77777777" w:rsidR="00BE1FD0" w:rsidRPr="00BE1FD0" w:rsidRDefault="00BE1FD0" w:rsidP="00BE1FD0">
            <w:pPr>
              <w:widowControl w:val="0"/>
              <w:numPr>
                <w:ilvl w:val="0"/>
                <w:numId w:val="34"/>
              </w:numPr>
              <w:wordWrap w:val="0"/>
              <w:overflowPunct/>
              <w:autoSpaceDE/>
              <w:autoSpaceDN/>
              <w:adjustRightInd/>
              <w:spacing w:before="60" w:after="0" w:line="256" w:lineRule="auto"/>
              <w:jc w:val="both"/>
              <w:rPr>
                <w:rFonts w:eastAsia="Malgun Gothic"/>
                <w:color w:val="000000"/>
                <w:kern w:val="2"/>
                <w:lang w:val="en-US" w:eastAsia="ko-KR"/>
              </w:rPr>
            </w:pPr>
            <w:r w:rsidRPr="00DD1223">
              <w:rPr>
                <w:rFonts w:eastAsia="Malgun Gothic"/>
                <w:color w:val="000000"/>
                <w:kern w:val="2"/>
                <w:lang w:val="en-US" w:eastAsia="ko-KR"/>
              </w:rPr>
              <w:t>Support of non-contiguous</w:t>
            </w:r>
            <w:r w:rsidRPr="00BE1FD0">
              <w:rPr>
                <w:rFonts w:eastAsia="Malgun Gothic"/>
                <w:color w:val="000000"/>
                <w:kern w:val="2"/>
                <w:lang w:val="en-US" w:eastAsia="ko-KR"/>
              </w:rPr>
              <w:t xml:space="preserve"> CSI-RS across two DL subbands, including  </w:t>
            </w:r>
          </w:p>
          <w:p w14:paraId="2A4568B4" w14:textId="77777777" w:rsidR="00BE1FD0" w:rsidRPr="00BE1FD0" w:rsidRDefault="00BE1FD0" w:rsidP="00BE1FD0">
            <w:pPr>
              <w:widowControl w:val="0"/>
              <w:numPr>
                <w:ilvl w:val="1"/>
                <w:numId w:val="34"/>
              </w:numPr>
              <w:wordWrap w:val="0"/>
              <w:overflowPunct/>
              <w:autoSpaceDE/>
              <w:autoSpaceDN/>
              <w:adjustRightInd/>
              <w:spacing w:before="60" w:after="0" w:line="288" w:lineRule="auto"/>
              <w:jc w:val="both"/>
              <w:rPr>
                <w:rFonts w:eastAsia="Malgun Gothic"/>
                <w:color w:val="000000"/>
                <w:kern w:val="2"/>
                <w:lang w:val="en-US" w:eastAsia="ko-KR"/>
              </w:rPr>
            </w:pPr>
            <w:bookmarkStart w:id="36" w:name="OLE_LINK56"/>
            <w:r w:rsidRPr="00BE1FD0">
              <w:rPr>
                <w:rFonts w:eastAsia="Malgun Gothic"/>
                <w:color w:val="000000"/>
                <w:kern w:val="2"/>
                <w:lang w:val="en-US" w:eastAsia="ko-KR"/>
              </w:rPr>
              <w:t>Support of scaling the CSI processing timeline Z/Z’ by factor of X (e.g., the value range of X is 1,2)</w:t>
            </w:r>
            <w:bookmarkEnd w:id="36"/>
          </w:p>
          <w:p w14:paraId="43CE8640" w14:textId="77777777" w:rsidR="00BE1FD0" w:rsidRPr="00BE1FD0" w:rsidRDefault="00BE1FD0" w:rsidP="00BE1FD0">
            <w:pPr>
              <w:widowControl w:val="0"/>
              <w:numPr>
                <w:ilvl w:val="1"/>
                <w:numId w:val="34"/>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 xml:space="preserve">Counting of non-contiguous CSI-RS towards the maximum number of active CSI-RS and CSI-RS port per CC and across all CCs </w:t>
            </w:r>
          </w:p>
        </w:tc>
        <w:tc>
          <w:tcPr>
            <w:tcW w:w="406" w:type="pct"/>
            <w:tcBorders>
              <w:top w:val="single" w:sz="4" w:space="0" w:color="auto"/>
              <w:left w:val="single" w:sz="4" w:space="0" w:color="auto"/>
              <w:bottom w:val="single" w:sz="4" w:space="0" w:color="auto"/>
              <w:right w:val="single" w:sz="4" w:space="0" w:color="auto"/>
            </w:tcBorders>
            <w:hideMark/>
          </w:tcPr>
          <w:p w14:paraId="65011C51" w14:textId="77777777" w:rsidR="00BE1FD0" w:rsidRPr="00BE1FD0" w:rsidRDefault="00BE1FD0" w:rsidP="00BE1FD0">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05" w:type="pct"/>
            <w:tcBorders>
              <w:top w:val="single" w:sz="4" w:space="0" w:color="auto"/>
              <w:left w:val="single" w:sz="4" w:space="0" w:color="auto"/>
              <w:bottom w:val="single" w:sz="4" w:space="0" w:color="auto"/>
              <w:right w:val="single" w:sz="4" w:space="0" w:color="auto"/>
            </w:tcBorders>
            <w:hideMark/>
          </w:tcPr>
          <w:p w14:paraId="76A82BCF" w14:textId="77777777" w:rsidR="00BE1FD0" w:rsidRPr="00BE1FD0" w:rsidRDefault="00BE1FD0" w:rsidP="00BE1FD0">
            <w:pPr>
              <w:keepLines/>
              <w:spacing w:after="0"/>
              <w:rPr>
                <w:rFonts w:eastAsia="Malgun Gothic"/>
                <w:color w:val="000000"/>
                <w:lang w:val="en-US" w:eastAsia="ko-KR"/>
              </w:rPr>
            </w:pPr>
            <w:r w:rsidRPr="00BE1FD0">
              <w:rPr>
                <w:rFonts w:eastAsia="Malgun Gothic"/>
                <w:color w:val="000000"/>
                <w:lang w:val="en-US" w:eastAsia="ko-KR"/>
              </w:rPr>
              <w:t>Non-contiguous CSI-RS across two DL subbands not supported</w:t>
            </w:r>
          </w:p>
        </w:tc>
        <w:tc>
          <w:tcPr>
            <w:tcW w:w="322" w:type="pct"/>
            <w:tcBorders>
              <w:top w:val="single" w:sz="4" w:space="0" w:color="auto"/>
              <w:left w:val="single" w:sz="4" w:space="0" w:color="auto"/>
              <w:bottom w:val="single" w:sz="4" w:space="0" w:color="auto"/>
              <w:right w:val="single" w:sz="4" w:space="0" w:color="auto"/>
            </w:tcBorders>
          </w:tcPr>
          <w:p w14:paraId="2CA5A2FB" w14:textId="77777777" w:rsidR="00BE1FD0" w:rsidRPr="00BE1FD0" w:rsidRDefault="00BE1FD0" w:rsidP="00BE1FD0">
            <w:pPr>
              <w:keepLines/>
              <w:spacing w:after="0"/>
              <w:jc w:val="center"/>
              <w:rPr>
                <w:rFonts w:ascii="Arial" w:hAnsi="Arial" w:cs="Arial"/>
                <w:color w:val="000000"/>
                <w:sz w:val="18"/>
                <w:szCs w:val="18"/>
                <w:lang w:eastAsia="zh-CN"/>
              </w:rPr>
            </w:pPr>
          </w:p>
          <w:p w14:paraId="696A378B" w14:textId="77777777" w:rsidR="00BE1FD0" w:rsidRPr="00BE1FD0" w:rsidRDefault="00BE1FD0" w:rsidP="00BE1FD0">
            <w:pPr>
              <w:keepLines/>
              <w:spacing w:after="0"/>
              <w:jc w:val="center"/>
              <w:rPr>
                <w:rFonts w:ascii="Arial" w:hAnsi="Arial" w:cs="Arial"/>
                <w:color w:val="000000"/>
                <w:sz w:val="18"/>
                <w:szCs w:val="18"/>
                <w:lang w:eastAsia="zh-CN"/>
              </w:rPr>
            </w:pPr>
          </w:p>
          <w:p w14:paraId="2AE1D0D3" w14:textId="77777777" w:rsidR="00BE1FD0" w:rsidRPr="00BE1FD0" w:rsidRDefault="00BE1FD0" w:rsidP="00BE1FD0">
            <w:pPr>
              <w:keepLines/>
              <w:spacing w:after="0"/>
              <w:jc w:val="center"/>
              <w:rPr>
                <w:rFonts w:ascii="Arial" w:hAnsi="Arial" w:cs="Arial"/>
                <w:color w:val="000000"/>
                <w:sz w:val="18"/>
                <w:szCs w:val="18"/>
                <w:lang w:eastAsia="zh-CN"/>
              </w:rPr>
            </w:pPr>
          </w:p>
          <w:p w14:paraId="3414F5C3" w14:textId="77777777" w:rsidR="00BE1FD0" w:rsidRPr="00BE1FD0" w:rsidRDefault="00BE1FD0" w:rsidP="00BE1FD0">
            <w:pPr>
              <w:keepLines/>
              <w:spacing w:after="0"/>
              <w:jc w:val="center"/>
              <w:rPr>
                <w:rFonts w:ascii="Arial" w:hAnsi="Arial" w:cs="Arial"/>
                <w:color w:val="000000"/>
                <w:sz w:val="18"/>
                <w:szCs w:val="18"/>
                <w:lang w:eastAsia="zh-CN"/>
              </w:rPr>
            </w:pPr>
          </w:p>
          <w:p w14:paraId="2324FBC7" w14:textId="77777777" w:rsidR="00BE1FD0" w:rsidRPr="00BE1FD0" w:rsidRDefault="00BE1FD0" w:rsidP="00BE1FD0">
            <w:pPr>
              <w:keepLines/>
              <w:spacing w:after="0"/>
              <w:jc w:val="center"/>
              <w:rPr>
                <w:rFonts w:ascii="Arial" w:hAnsi="Arial" w:cs="Arial"/>
                <w:color w:val="000000"/>
                <w:sz w:val="18"/>
                <w:szCs w:val="18"/>
                <w:lang w:eastAsia="zh-CN"/>
              </w:rPr>
            </w:pPr>
          </w:p>
          <w:p w14:paraId="5CDBD523" w14:textId="77777777" w:rsidR="00BE1FD0" w:rsidRPr="00BE1FD0" w:rsidRDefault="00BE1FD0" w:rsidP="00BE1FD0">
            <w:pPr>
              <w:keepLines/>
              <w:spacing w:after="0"/>
              <w:jc w:val="center"/>
              <w:rPr>
                <w:rFonts w:ascii="Arial" w:eastAsia="MS Mincho" w:hAnsi="Arial" w:cs="Arial"/>
                <w:color w:val="000000"/>
                <w:sz w:val="18"/>
                <w:szCs w:val="18"/>
                <w:highlight w:val="yellow"/>
                <w:lang w:eastAsia="ja-JP"/>
              </w:rPr>
            </w:pPr>
            <w:r w:rsidRPr="00BE1FD0">
              <w:rPr>
                <w:rFonts w:ascii="Arial" w:hAnsi="Arial" w:cs="Arial"/>
                <w:color w:val="000000"/>
                <w:sz w:val="18"/>
                <w:szCs w:val="18"/>
                <w:lang w:eastAsia="zh-CN"/>
              </w:rPr>
              <w:t>Per Band</w:t>
            </w:r>
          </w:p>
        </w:tc>
        <w:tc>
          <w:tcPr>
            <w:tcW w:w="529" w:type="pct"/>
            <w:tcBorders>
              <w:top w:val="single" w:sz="4" w:space="0" w:color="auto"/>
              <w:left w:val="single" w:sz="4" w:space="0" w:color="auto"/>
              <w:bottom w:val="single" w:sz="4" w:space="0" w:color="auto"/>
              <w:right w:val="single" w:sz="4" w:space="0" w:color="auto"/>
            </w:tcBorders>
          </w:tcPr>
          <w:p w14:paraId="788C835E" w14:textId="77777777" w:rsidR="00BE1FD0" w:rsidRPr="00BE1FD0" w:rsidRDefault="00BE1FD0" w:rsidP="00BE1FD0">
            <w:pPr>
              <w:keepLines/>
              <w:spacing w:after="0"/>
              <w:jc w:val="center"/>
              <w:rPr>
                <w:rFonts w:ascii="Arial" w:hAnsi="Arial" w:cs="Arial"/>
                <w:color w:val="000000"/>
                <w:sz w:val="18"/>
                <w:szCs w:val="18"/>
                <w:lang w:eastAsia="zh-CN"/>
              </w:rPr>
            </w:pPr>
          </w:p>
        </w:tc>
        <w:tc>
          <w:tcPr>
            <w:tcW w:w="731" w:type="pct"/>
            <w:tcBorders>
              <w:top w:val="single" w:sz="4" w:space="0" w:color="auto"/>
              <w:left w:val="single" w:sz="4" w:space="0" w:color="auto"/>
              <w:bottom w:val="single" w:sz="4" w:space="0" w:color="auto"/>
              <w:right w:val="single" w:sz="4" w:space="0" w:color="auto"/>
            </w:tcBorders>
          </w:tcPr>
          <w:p w14:paraId="41989D51" w14:textId="77777777" w:rsidR="00BE1FD0" w:rsidRPr="00BE1FD0" w:rsidRDefault="00BE1FD0" w:rsidP="00BE1FD0">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16D8031F" w14:textId="77777777" w:rsidR="00BE1FD0" w:rsidRPr="00BE1FD0" w:rsidRDefault="00BE1FD0" w:rsidP="00BE1FD0">
            <w:pPr>
              <w:keepLines/>
              <w:spacing w:after="0"/>
              <w:rPr>
                <w:rFonts w:eastAsia="Malgun Gothic"/>
                <w:color w:val="000000"/>
                <w:lang w:val="en-US" w:eastAsia="ko-KR"/>
              </w:rPr>
            </w:pPr>
          </w:p>
        </w:tc>
      </w:tr>
      <w:bookmarkEnd w:id="32"/>
    </w:tbl>
    <w:p w14:paraId="325B85A1" w14:textId="77777777" w:rsidR="00BE1FD0" w:rsidRDefault="00BE1FD0" w:rsidP="00BE1FD0">
      <w:pPr>
        <w:spacing w:after="60"/>
        <w:jc w:val="both"/>
      </w:pPr>
    </w:p>
    <w:p w14:paraId="7592286A" w14:textId="5D645935" w:rsidR="00456682" w:rsidRDefault="00456682" w:rsidP="00456682">
      <w:pPr>
        <w:pStyle w:val="Heading2"/>
      </w:pPr>
      <w:r w:rsidRPr="00456682">
        <w:t>UE Features for SBFD Random Access Operation</w:t>
      </w:r>
    </w:p>
    <w:p w14:paraId="453C1223" w14:textId="77777777" w:rsidR="00456682" w:rsidRPr="00456682" w:rsidRDefault="00456682" w:rsidP="00456682">
      <w:pPr>
        <w:overflowPunct/>
        <w:autoSpaceDE/>
        <w:adjustRightInd/>
        <w:spacing w:after="120" w:line="288" w:lineRule="auto"/>
        <w:jc w:val="both"/>
        <w:rPr>
          <w:rFonts w:eastAsia="DengXian"/>
          <w:szCs w:val="22"/>
          <w:lang w:eastAsia="zh-CN"/>
        </w:rPr>
      </w:pPr>
      <w:r w:rsidRPr="00456682">
        <w:rPr>
          <w:rFonts w:eastAsia="DengXian"/>
          <w:szCs w:val="22"/>
          <w:lang w:eastAsia="zh-CN"/>
        </w:rPr>
        <w:t xml:space="preserve">In this section, we provide the list of UE features to be supported for SBFD random access operation. Our views are based on at least the following agreements made in agenda item 9.3.2 of R19 evolution of NR duplex operation. </w:t>
      </w:r>
    </w:p>
    <w:tbl>
      <w:tblPr>
        <w:tblStyle w:val="SGSTableBasic11"/>
        <w:tblW w:w="0" w:type="auto"/>
        <w:tblInd w:w="108" w:type="dxa"/>
        <w:tblLook w:val="04A0" w:firstRow="1" w:lastRow="0" w:firstColumn="1" w:lastColumn="0" w:noHBand="0" w:noVBand="1"/>
      </w:tblPr>
      <w:tblGrid>
        <w:gridCol w:w="14396"/>
      </w:tblGrid>
      <w:tr w:rsidR="00456682" w:rsidRPr="00456682" w14:paraId="1F64684C" w14:textId="77777777" w:rsidTr="00456682">
        <w:tc>
          <w:tcPr>
            <w:tcW w:w="14222" w:type="dxa"/>
            <w:tcBorders>
              <w:top w:val="single" w:sz="4" w:space="0" w:color="auto"/>
              <w:left w:val="single" w:sz="4" w:space="0" w:color="auto"/>
              <w:bottom w:val="single" w:sz="4" w:space="0" w:color="auto"/>
              <w:right w:val="single" w:sz="4" w:space="0" w:color="auto"/>
            </w:tcBorders>
          </w:tcPr>
          <w:p w14:paraId="5268D742" w14:textId="77777777" w:rsidR="00456682" w:rsidRPr="00456682" w:rsidRDefault="00456682" w:rsidP="00456682">
            <w:pPr>
              <w:spacing w:after="0"/>
              <w:textAlignment w:val="baseline"/>
              <w:rPr>
                <w:rFonts w:ascii="Times" w:hAnsi="Times"/>
                <w:b/>
                <w:bCs/>
                <w:szCs w:val="24"/>
                <w:lang w:val="en-US" w:eastAsia="ja-JP"/>
              </w:rPr>
            </w:pPr>
            <w:bookmarkStart w:id="37" w:name="OLE_LINK477"/>
            <w:r w:rsidRPr="00456682">
              <w:rPr>
                <w:rFonts w:ascii="Times" w:eastAsia="Yu Mincho" w:hAnsi="Times"/>
                <w:b/>
                <w:bCs/>
                <w:szCs w:val="24"/>
                <w:highlight w:val="green"/>
                <w:lang w:val="en-US" w:eastAsia="ja-JP"/>
              </w:rPr>
              <w:t>Agreement:</w:t>
            </w:r>
          </w:p>
          <w:p w14:paraId="1B16DB24" w14:textId="77777777" w:rsidR="00456682" w:rsidRPr="00456682" w:rsidRDefault="00456682" w:rsidP="00456682">
            <w:pPr>
              <w:spacing w:after="0"/>
              <w:textAlignment w:val="baseline"/>
              <w:rPr>
                <w:rFonts w:ascii="Times" w:eastAsia="Yu Mincho" w:hAnsi="Times"/>
                <w:szCs w:val="24"/>
                <w:lang w:val="en-US" w:eastAsia="ja-JP"/>
              </w:rPr>
            </w:pPr>
            <w:r w:rsidRPr="00456682">
              <w:rPr>
                <w:rFonts w:ascii="Times" w:eastAsia="Yu Mincho" w:hAnsi="Times"/>
                <w:szCs w:val="24"/>
                <w:lang w:val="en-US" w:eastAsia="ja-JP"/>
              </w:rPr>
              <w:t xml:space="preserve">Introduce following FGs for SBFD random access, one based on single RACH configuration (Option 1) and the other based on two RACH configurations (Option 2), and FFS on </w:t>
            </w:r>
            <w:bookmarkStart w:id="38" w:name="OLE_LINK92"/>
            <w:r w:rsidRPr="00456682">
              <w:rPr>
                <w:rFonts w:ascii="Times" w:eastAsia="Yu Mincho" w:hAnsi="Times"/>
                <w:szCs w:val="24"/>
                <w:lang w:val="en-US" w:eastAsia="ja-JP"/>
              </w:rPr>
              <w:t>whether UE supporting SBFD random access needs to support at least Option 1</w:t>
            </w:r>
            <w:r w:rsidRPr="00456682">
              <w:rPr>
                <w:rFonts w:ascii="Times" w:eastAsia="Yu Mincho" w:hAnsi="Times"/>
                <w:strike/>
                <w:color w:val="FF0000"/>
                <w:szCs w:val="24"/>
                <w:lang w:val="en-US" w:eastAsia="ja-JP"/>
              </w:rPr>
              <w:t xml:space="preserve"> </w:t>
            </w:r>
            <w:bookmarkEnd w:id="38"/>
            <w:r w:rsidRPr="00456682">
              <w:rPr>
                <w:rFonts w:ascii="Times" w:eastAsia="Yu Mincho" w:hAnsi="Times"/>
                <w:strike/>
                <w:color w:val="FF0000"/>
                <w:szCs w:val="24"/>
                <w:lang w:val="en-US" w:eastAsia="ja-JP"/>
              </w:rPr>
              <w:t>or Option 2</w:t>
            </w:r>
            <w:r w:rsidRPr="00456682">
              <w:rPr>
                <w:rFonts w:ascii="Times" w:eastAsia="Yu Mincho" w:hAnsi="Times"/>
                <w:szCs w:val="24"/>
                <w:lang w:val="en-US" w:eastAsia="ja-JP"/>
              </w:rPr>
              <w:t>.</w:t>
            </w:r>
          </w:p>
          <w:p w14:paraId="56E1B796" w14:textId="77777777" w:rsidR="00456682" w:rsidRPr="00456682" w:rsidRDefault="00456682" w:rsidP="00456682">
            <w:pPr>
              <w:widowControl w:val="0"/>
              <w:numPr>
                <w:ilvl w:val="0"/>
                <w:numId w:val="37"/>
              </w:numPr>
              <w:wordWrap w:val="0"/>
              <w:overflowPunct/>
              <w:autoSpaceDE/>
              <w:adjustRightInd/>
              <w:spacing w:after="0"/>
              <w:textAlignment w:val="baseline"/>
              <w:rPr>
                <w:rFonts w:ascii="Times" w:eastAsia="Yu Mincho" w:hAnsi="Times"/>
                <w:szCs w:val="24"/>
                <w:lang w:val="en-US" w:eastAsia="ja-JP"/>
              </w:rPr>
            </w:pPr>
            <w:r w:rsidRPr="00456682">
              <w:rPr>
                <w:rFonts w:ascii="Times" w:eastAsia="Yu Mincho" w:hAnsi="Times"/>
                <w:szCs w:val="24"/>
                <w:lang w:val="en-US" w:eastAsia="ja-JP"/>
              </w:rPr>
              <w:t>Alt.1: UE supporting SBFD random access needs to support at least Option 1</w:t>
            </w:r>
          </w:p>
          <w:p w14:paraId="2C4CE895" w14:textId="77777777" w:rsidR="00456682" w:rsidRPr="00456682" w:rsidRDefault="00456682" w:rsidP="00456682">
            <w:pPr>
              <w:widowControl w:val="0"/>
              <w:numPr>
                <w:ilvl w:val="0"/>
                <w:numId w:val="37"/>
              </w:numPr>
              <w:wordWrap w:val="0"/>
              <w:overflowPunct/>
              <w:autoSpaceDE/>
              <w:adjustRightInd/>
              <w:spacing w:after="0"/>
              <w:textAlignment w:val="baseline"/>
              <w:rPr>
                <w:rFonts w:ascii="Times" w:eastAsia="Yu Mincho" w:hAnsi="Times"/>
                <w:strike/>
                <w:color w:val="FF0000"/>
                <w:szCs w:val="24"/>
                <w:lang w:val="en-US" w:eastAsia="ja-JP"/>
              </w:rPr>
            </w:pPr>
            <w:r w:rsidRPr="00456682">
              <w:rPr>
                <w:rFonts w:ascii="Times" w:eastAsia="Yu Mincho" w:hAnsi="Times"/>
                <w:strike/>
                <w:color w:val="FF0000"/>
                <w:szCs w:val="24"/>
                <w:lang w:val="en-US" w:eastAsia="ja-JP"/>
              </w:rPr>
              <w:t>Alt.2: UE supporting SBFD random access needs to support at least Option 2</w:t>
            </w:r>
          </w:p>
          <w:p w14:paraId="1D8375F8" w14:textId="77777777" w:rsidR="00456682" w:rsidRPr="00A811D8" w:rsidRDefault="00456682" w:rsidP="00456682">
            <w:pPr>
              <w:widowControl w:val="0"/>
              <w:numPr>
                <w:ilvl w:val="0"/>
                <w:numId w:val="37"/>
              </w:numPr>
              <w:wordWrap w:val="0"/>
              <w:overflowPunct/>
              <w:autoSpaceDE/>
              <w:adjustRightInd/>
              <w:spacing w:after="0"/>
              <w:textAlignment w:val="baseline"/>
              <w:rPr>
                <w:rFonts w:ascii="Times" w:eastAsia="Yu Mincho" w:hAnsi="Times"/>
                <w:strike/>
                <w:color w:val="FF0000"/>
                <w:szCs w:val="24"/>
                <w:lang w:val="en-US" w:eastAsia="ja-JP"/>
              </w:rPr>
            </w:pPr>
            <w:r w:rsidRPr="00456682">
              <w:rPr>
                <w:rFonts w:ascii="Times" w:eastAsia="Yu Mincho" w:hAnsi="Times"/>
                <w:szCs w:val="24"/>
                <w:lang w:val="en-US" w:eastAsia="ja-JP"/>
              </w:rPr>
              <w:t xml:space="preserve">Alt.3: </w:t>
            </w:r>
            <w:bookmarkStart w:id="39" w:name="OLE_LINK445"/>
            <w:r w:rsidRPr="00456682">
              <w:rPr>
                <w:rFonts w:ascii="Times" w:eastAsia="Yu Mincho" w:hAnsi="Times"/>
                <w:szCs w:val="24"/>
                <w:lang w:val="en-US" w:eastAsia="ja-JP"/>
              </w:rPr>
              <w:t>UE supporting SBFD random access supports Option 1 or Option 2 (i.e., no default option)</w:t>
            </w:r>
            <w:bookmarkEnd w:id="39"/>
          </w:p>
          <w:p w14:paraId="011BD27B" w14:textId="77777777" w:rsidR="00A811D8" w:rsidRPr="00456682" w:rsidRDefault="00A811D8" w:rsidP="00A811D8">
            <w:pPr>
              <w:widowControl w:val="0"/>
              <w:wordWrap w:val="0"/>
              <w:overflowPunct/>
              <w:autoSpaceDE/>
              <w:adjustRightInd/>
              <w:spacing w:after="0"/>
              <w:textAlignment w:val="baseline"/>
              <w:rPr>
                <w:rFonts w:ascii="Times" w:eastAsia="Yu Mincho" w:hAnsi="Times"/>
                <w:strike/>
                <w:color w:val="FF0000"/>
                <w:szCs w:val="24"/>
                <w:lang w:val="en-US"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
              <w:gridCol w:w="3041"/>
              <w:gridCol w:w="3041"/>
              <w:gridCol w:w="459"/>
              <w:gridCol w:w="548"/>
              <w:gridCol w:w="430"/>
              <w:gridCol w:w="3040"/>
              <w:gridCol w:w="644"/>
              <w:gridCol w:w="576"/>
              <w:gridCol w:w="430"/>
              <w:gridCol w:w="430"/>
              <w:gridCol w:w="222"/>
              <w:gridCol w:w="907"/>
            </w:tblGrid>
            <w:tr w:rsidR="00A811D8" w14:paraId="56F3B522" w14:textId="77777777" w:rsidTr="00A811D8">
              <w:trPr>
                <w:trHeight w:val="20"/>
              </w:trPr>
              <w:tc>
                <w:tcPr>
                  <w:tcW w:w="134" w:type="pct"/>
                  <w:tcBorders>
                    <w:top w:val="single" w:sz="4" w:space="0" w:color="auto"/>
                    <w:left w:val="single" w:sz="4" w:space="0" w:color="auto"/>
                    <w:bottom w:val="single" w:sz="4" w:space="0" w:color="auto"/>
                    <w:right w:val="single" w:sz="4" w:space="0" w:color="auto"/>
                  </w:tcBorders>
                  <w:hideMark/>
                </w:tcPr>
                <w:p w14:paraId="5FBF139D" w14:textId="77777777" w:rsidR="00A811D8" w:rsidRPr="00A811D8" w:rsidRDefault="00A811D8" w:rsidP="00A811D8">
                  <w:pPr>
                    <w:keepLines/>
                    <w:spacing w:after="0"/>
                    <w:rPr>
                      <w:rFonts w:eastAsia="MS Mincho"/>
                      <w:color w:val="000000"/>
                      <w:sz w:val="18"/>
                      <w:szCs w:val="18"/>
                      <w:lang w:eastAsia="zh-CN"/>
                    </w:rPr>
                  </w:pPr>
                  <w:r w:rsidRPr="00A811D8">
                    <w:rPr>
                      <w:rFonts w:eastAsia="MS Mincho"/>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hideMark/>
                </w:tcPr>
                <w:p w14:paraId="40604D6B" w14:textId="77777777" w:rsidR="00A811D8" w:rsidRPr="00A811D8" w:rsidRDefault="00A811D8" w:rsidP="00A811D8">
                  <w:pPr>
                    <w:keepLines/>
                    <w:spacing w:after="0"/>
                    <w:rPr>
                      <w:color w:val="000000"/>
                      <w:sz w:val="18"/>
                      <w:szCs w:val="18"/>
                      <w:lang w:eastAsia="zh-CN"/>
                    </w:rPr>
                  </w:pPr>
                  <w:r w:rsidRPr="00A811D8">
                    <w:rPr>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tcPr>
                <w:p w14:paraId="4986E47A" w14:textId="77777777" w:rsidR="00A811D8" w:rsidRPr="00A811D8" w:rsidRDefault="00A811D8" w:rsidP="00A811D8">
                  <w:pPr>
                    <w:spacing w:after="0"/>
                    <w:rPr>
                      <w:rFonts w:eastAsia="Yu Mincho"/>
                      <w:bCs/>
                      <w:color w:val="000000"/>
                      <w:sz w:val="18"/>
                      <w:szCs w:val="18"/>
                      <w:lang w:eastAsia="ko-KR"/>
                    </w:rPr>
                  </w:pPr>
                  <w:r w:rsidRPr="00A811D8">
                    <w:rPr>
                      <w:bCs/>
                      <w:color w:val="000000"/>
                      <w:sz w:val="18"/>
                      <w:szCs w:val="18"/>
                    </w:rPr>
                    <w:t>Support of SBFD random access operation based on one single RACH configuration in RRC_IDLE/INACTIVE/CONNECTED mode (RACH configuration Option 1)</w:t>
                  </w:r>
                </w:p>
                <w:p w14:paraId="56F7F7A8" w14:textId="77777777" w:rsidR="00A811D8" w:rsidRPr="00A811D8" w:rsidRDefault="00A811D8" w:rsidP="00A811D8">
                  <w:pPr>
                    <w:spacing w:after="0"/>
                    <w:rPr>
                      <w:rFonts w:eastAsia="Yu Mincho"/>
                      <w:bCs/>
                      <w:color w:val="000000"/>
                      <w:sz w:val="18"/>
                      <w:szCs w:val="18"/>
                    </w:rPr>
                  </w:pPr>
                </w:p>
                <w:p w14:paraId="01E4D1FC" w14:textId="77777777" w:rsidR="00A811D8" w:rsidRPr="00A811D8" w:rsidRDefault="00A811D8" w:rsidP="00A811D8">
                  <w:pPr>
                    <w:spacing w:after="0"/>
                    <w:rPr>
                      <w:rFonts w:eastAsia="Yu Mincho"/>
                      <w:color w:val="000000"/>
                      <w:sz w:val="18"/>
                      <w:szCs w:val="18"/>
                    </w:rPr>
                  </w:pPr>
                  <w:r w:rsidRPr="00A811D8">
                    <w:rPr>
                      <w:rFonts w:eastAsia="Yu Mincho"/>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hideMark/>
                </w:tcPr>
                <w:p w14:paraId="42585DE1" w14:textId="77777777" w:rsidR="00A811D8" w:rsidRPr="00A811D8" w:rsidRDefault="00A811D8" w:rsidP="00A811D8">
                  <w:pPr>
                    <w:keepLines/>
                    <w:spacing w:after="0"/>
                    <w:rPr>
                      <w:rFonts w:eastAsia="MS Mincho"/>
                      <w:color w:val="000000"/>
                      <w:sz w:val="18"/>
                      <w:szCs w:val="18"/>
                    </w:rPr>
                  </w:pPr>
                  <w:r w:rsidRPr="00A811D8">
                    <w:rPr>
                      <w:rFonts w:eastAsia="MS Mincho"/>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hideMark/>
                </w:tcPr>
                <w:p w14:paraId="53165675" w14:textId="77777777" w:rsidR="00A811D8" w:rsidRPr="00A811D8" w:rsidRDefault="00A811D8" w:rsidP="00A811D8">
                  <w:pPr>
                    <w:keepLines/>
                    <w:spacing w:after="0"/>
                    <w:jc w:val="center"/>
                    <w:rPr>
                      <w:color w:val="000000"/>
                      <w:sz w:val="18"/>
                      <w:szCs w:val="18"/>
                      <w:lang w:eastAsia="zh-CN"/>
                    </w:rPr>
                  </w:pPr>
                  <w:r w:rsidRPr="00A811D8">
                    <w:rPr>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hideMark/>
                </w:tcPr>
                <w:p w14:paraId="1AFFAF8E" w14:textId="77777777" w:rsidR="00A811D8" w:rsidRPr="00A811D8" w:rsidRDefault="00A811D8" w:rsidP="00A811D8">
                  <w:pPr>
                    <w:keepLines/>
                    <w:spacing w:after="0"/>
                    <w:jc w:val="center"/>
                    <w:rPr>
                      <w:color w:val="000000"/>
                      <w:sz w:val="18"/>
                      <w:szCs w:val="18"/>
                      <w:lang w:eastAsia="zh-CN"/>
                    </w:rPr>
                  </w:pPr>
                  <w:r w:rsidRPr="00A811D8">
                    <w:rPr>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hideMark/>
                </w:tcPr>
                <w:p w14:paraId="5DFEA763" w14:textId="77777777" w:rsidR="00A811D8" w:rsidRPr="00A811D8" w:rsidRDefault="00A811D8" w:rsidP="00A811D8">
                  <w:pPr>
                    <w:keepLines/>
                    <w:spacing w:after="0"/>
                    <w:rPr>
                      <w:rFonts w:eastAsia="MS Mincho"/>
                      <w:color w:val="000000"/>
                      <w:sz w:val="18"/>
                      <w:szCs w:val="18"/>
                      <w:lang w:eastAsia="ko-KR"/>
                    </w:rPr>
                  </w:pPr>
                  <w:r w:rsidRPr="00A811D8">
                    <w:rPr>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hideMark/>
                </w:tcPr>
                <w:p w14:paraId="0D6861C7" w14:textId="77777777" w:rsidR="00A811D8" w:rsidRPr="00A811D8" w:rsidRDefault="00A811D8" w:rsidP="00A811D8">
                  <w:pPr>
                    <w:keepLines/>
                    <w:spacing w:after="0"/>
                    <w:jc w:val="center"/>
                    <w:rPr>
                      <w:rFonts w:eastAsia="MS Mincho"/>
                      <w:color w:val="000000"/>
                      <w:sz w:val="18"/>
                      <w:szCs w:val="18"/>
                    </w:rPr>
                  </w:pPr>
                  <w:r w:rsidRPr="00A811D8">
                    <w:rPr>
                      <w:rFonts w:eastAsia="MS Mincho"/>
                      <w:color w:val="000000"/>
                      <w:sz w:val="18"/>
                      <w:szCs w:val="18"/>
                      <w:highlight w:val="yellow"/>
                    </w:rPr>
                    <w:t>[</w:t>
                  </w:r>
                  <w:r w:rsidRPr="00A811D8">
                    <w:rPr>
                      <w:color w:val="000000"/>
                      <w:sz w:val="18"/>
                      <w:szCs w:val="18"/>
                      <w:highlight w:val="yellow"/>
                      <w:lang w:eastAsia="zh-CN"/>
                    </w:rPr>
                    <w:t>Per Band</w:t>
                  </w:r>
                  <w:r w:rsidRPr="00A811D8">
                    <w:rPr>
                      <w:rFonts w:eastAsia="MS Mincho"/>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hideMark/>
                </w:tcPr>
                <w:p w14:paraId="787BB67A" w14:textId="77777777" w:rsidR="00A811D8" w:rsidRPr="00A811D8" w:rsidRDefault="00A811D8" w:rsidP="00A811D8">
                  <w:pPr>
                    <w:keepLines/>
                    <w:spacing w:after="0"/>
                    <w:jc w:val="center"/>
                    <w:rPr>
                      <w:color w:val="000000"/>
                      <w:sz w:val="18"/>
                      <w:szCs w:val="18"/>
                      <w:lang w:eastAsia="zh-CN"/>
                    </w:rPr>
                  </w:pPr>
                  <w:r w:rsidRPr="00A811D8">
                    <w:rPr>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hideMark/>
                </w:tcPr>
                <w:p w14:paraId="3D146673" w14:textId="77777777" w:rsidR="00A811D8" w:rsidRPr="00A811D8" w:rsidRDefault="00A811D8" w:rsidP="00A811D8">
                  <w:pPr>
                    <w:keepLines/>
                    <w:spacing w:after="0"/>
                    <w:jc w:val="center"/>
                    <w:rPr>
                      <w:color w:val="000000"/>
                      <w:sz w:val="18"/>
                      <w:szCs w:val="18"/>
                      <w:lang w:eastAsia="zh-CN"/>
                    </w:rPr>
                  </w:pPr>
                  <w:r w:rsidRPr="00A811D8">
                    <w:rPr>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52AB14A1" w14:textId="77777777" w:rsidR="00A811D8" w:rsidRPr="00A811D8" w:rsidRDefault="00A811D8" w:rsidP="00A811D8">
                  <w:pPr>
                    <w:keepLines/>
                    <w:spacing w:after="0"/>
                    <w:jc w:val="center"/>
                    <w:rPr>
                      <w:color w:val="000000"/>
                      <w:sz w:val="18"/>
                      <w:szCs w:val="18"/>
                      <w:lang w:eastAsia="ko-KR"/>
                    </w:rPr>
                  </w:pPr>
                  <w:r w:rsidRPr="00A811D8">
                    <w:rPr>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tcPr>
                <w:p w14:paraId="08434FF0" w14:textId="77777777" w:rsidR="00A811D8" w:rsidRPr="00A811D8" w:rsidRDefault="00A811D8" w:rsidP="00A811D8">
                  <w:pPr>
                    <w:keepLines/>
                    <w:spacing w:after="0"/>
                    <w:rPr>
                      <w:rFonts w:eastAsia="MS Mincho"/>
                      <w:color w:val="000000"/>
                      <w:sz w:val="18"/>
                      <w:szCs w:val="18"/>
                    </w:rPr>
                  </w:pPr>
                </w:p>
              </w:tc>
              <w:tc>
                <w:tcPr>
                  <w:tcW w:w="326" w:type="pct"/>
                  <w:tcBorders>
                    <w:top w:val="single" w:sz="4" w:space="0" w:color="auto"/>
                    <w:left w:val="single" w:sz="4" w:space="0" w:color="auto"/>
                    <w:bottom w:val="single" w:sz="4" w:space="0" w:color="auto"/>
                    <w:right w:val="single" w:sz="4" w:space="0" w:color="auto"/>
                  </w:tcBorders>
                  <w:hideMark/>
                </w:tcPr>
                <w:p w14:paraId="195E6FCC" w14:textId="77777777" w:rsidR="00A811D8" w:rsidRPr="00A811D8" w:rsidRDefault="00A811D8" w:rsidP="00A811D8">
                  <w:pPr>
                    <w:keepLines/>
                    <w:spacing w:after="0"/>
                    <w:rPr>
                      <w:color w:val="000000"/>
                      <w:sz w:val="18"/>
                      <w:szCs w:val="18"/>
                    </w:rPr>
                  </w:pPr>
                  <w:r w:rsidRPr="00A811D8">
                    <w:rPr>
                      <w:color w:val="000000"/>
                      <w:sz w:val="18"/>
                      <w:szCs w:val="18"/>
                    </w:rPr>
                    <w:t>Optional with capability signalling</w:t>
                  </w:r>
                </w:p>
              </w:tc>
            </w:tr>
            <w:tr w:rsidR="00A811D8" w14:paraId="2377D04F" w14:textId="77777777" w:rsidTr="00A811D8">
              <w:trPr>
                <w:trHeight w:val="20"/>
              </w:trPr>
              <w:tc>
                <w:tcPr>
                  <w:tcW w:w="134" w:type="pct"/>
                  <w:tcBorders>
                    <w:top w:val="single" w:sz="4" w:space="0" w:color="auto"/>
                    <w:left w:val="single" w:sz="4" w:space="0" w:color="auto"/>
                    <w:bottom w:val="single" w:sz="4" w:space="0" w:color="auto"/>
                    <w:right w:val="single" w:sz="4" w:space="0" w:color="auto"/>
                  </w:tcBorders>
                  <w:hideMark/>
                </w:tcPr>
                <w:p w14:paraId="5E78B2E4" w14:textId="77777777" w:rsidR="00A811D8" w:rsidRPr="00A811D8" w:rsidRDefault="00A811D8" w:rsidP="00A811D8">
                  <w:pPr>
                    <w:keepLines/>
                    <w:spacing w:after="0"/>
                    <w:rPr>
                      <w:rFonts w:eastAsia="MS Mincho"/>
                      <w:color w:val="000000"/>
                      <w:sz w:val="18"/>
                      <w:szCs w:val="18"/>
                    </w:rPr>
                  </w:pPr>
                  <w:r w:rsidRPr="00A811D8">
                    <w:rPr>
                      <w:rFonts w:eastAsia="MS Mincho"/>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hideMark/>
                </w:tcPr>
                <w:p w14:paraId="5773B0FD" w14:textId="77777777" w:rsidR="00A811D8" w:rsidRPr="00A811D8" w:rsidRDefault="00A811D8" w:rsidP="00A811D8">
                  <w:pPr>
                    <w:keepLines/>
                    <w:spacing w:after="0"/>
                    <w:rPr>
                      <w:rFonts w:eastAsiaTheme="minorEastAsia"/>
                      <w:color w:val="000000"/>
                      <w:sz w:val="18"/>
                      <w:szCs w:val="18"/>
                      <w:lang w:eastAsia="zh-CN"/>
                    </w:rPr>
                  </w:pPr>
                  <w:r w:rsidRPr="00A811D8">
                    <w:rPr>
                      <w:color w:val="000000"/>
                      <w:sz w:val="18"/>
                      <w:szCs w:val="18"/>
                      <w:lang w:eastAsia="zh-CN"/>
                    </w:rPr>
                    <w:t xml:space="preserve">SBFD random access operation based on two separate RACH configurations, including one legacy RACH configuration and one additional </w:t>
                  </w:r>
                  <w:r w:rsidRPr="00A811D8">
                    <w:rPr>
                      <w:color w:val="000000"/>
                      <w:sz w:val="18"/>
                      <w:szCs w:val="18"/>
                      <w:lang w:eastAsia="zh-CN"/>
                    </w:rPr>
                    <w:lastRenderedPageBreak/>
                    <w:t>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tcPr>
                <w:p w14:paraId="0C59C3CA" w14:textId="77777777" w:rsidR="00A811D8" w:rsidRPr="00A811D8" w:rsidRDefault="00A811D8" w:rsidP="00A811D8">
                  <w:pPr>
                    <w:spacing w:after="0"/>
                    <w:rPr>
                      <w:rFonts w:eastAsia="MS Mincho"/>
                      <w:color w:val="000000"/>
                      <w:sz w:val="18"/>
                      <w:szCs w:val="18"/>
                      <w:lang w:eastAsia="ko-KR"/>
                    </w:rPr>
                  </w:pPr>
                  <w:r w:rsidRPr="00A811D8">
                    <w:rPr>
                      <w:color w:val="000000"/>
                      <w:sz w:val="18"/>
                      <w:szCs w:val="18"/>
                      <w:lang w:eastAsia="zh-CN"/>
                    </w:rPr>
                    <w:lastRenderedPageBreak/>
                    <w:t xml:space="preserve">Support of SBFD random access operation based on two separate RACH configurations, including one legacy RACH configuration and one </w:t>
                  </w:r>
                  <w:r w:rsidRPr="00A811D8">
                    <w:rPr>
                      <w:color w:val="000000"/>
                      <w:sz w:val="18"/>
                      <w:szCs w:val="18"/>
                      <w:lang w:eastAsia="zh-CN"/>
                    </w:rPr>
                    <w:lastRenderedPageBreak/>
                    <w:t>additional RACH configuration in RRC_IDLE/INACTIVE/CONNECTED mode (</w:t>
                  </w:r>
                  <w:r w:rsidRPr="00A811D8">
                    <w:rPr>
                      <w:bCs/>
                      <w:color w:val="000000"/>
                      <w:sz w:val="18"/>
                      <w:szCs w:val="18"/>
                    </w:rPr>
                    <w:t>RACH configuration Option 2</w:t>
                  </w:r>
                  <w:r w:rsidRPr="00A811D8">
                    <w:rPr>
                      <w:color w:val="000000"/>
                      <w:sz w:val="18"/>
                      <w:szCs w:val="18"/>
                      <w:lang w:eastAsia="zh-CN"/>
                    </w:rPr>
                    <w:t>)</w:t>
                  </w:r>
                </w:p>
                <w:p w14:paraId="6AB8C2BE" w14:textId="77777777" w:rsidR="00A811D8" w:rsidRPr="00A811D8" w:rsidRDefault="00A811D8" w:rsidP="00A811D8">
                  <w:pPr>
                    <w:spacing w:after="0"/>
                    <w:rPr>
                      <w:rFonts w:eastAsia="Yu Mincho"/>
                      <w:bCs/>
                      <w:color w:val="000000"/>
                      <w:sz w:val="18"/>
                      <w:szCs w:val="18"/>
                    </w:rPr>
                  </w:pPr>
                </w:p>
                <w:p w14:paraId="4D13F33A" w14:textId="77777777" w:rsidR="00A811D8" w:rsidRPr="00A811D8" w:rsidRDefault="00A811D8" w:rsidP="00A811D8">
                  <w:pPr>
                    <w:spacing w:after="0"/>
                    <w:rPr>
                      <w:rFonts w:eastAsia="Yu Mincho"/>
                      <w:bCs/>
                      <w:color w:val="000000"/>
                      <w:sz w:val="18"/>
                      <w:szCs w:val="18"/>
                    </w:rPr>
                  </w:pPr>
                  <w:r w:rsidRPr="00A811D8">
                    <w:rPr>
                      <w:rFonts w:eastAsia="Yu Mincho"/>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hideMark/>
                </w:tcPr>
                <w:p w14:paraId="1166C9BF" w14:textId="77777777" w:rsidR="00A811D8" w:rsidRPr="00A811D8" w:rsidRDefault="00A811D8" w:rsidP="00A811D8">
                  <w:pPr>
                    <w:keepLines/>
                    <w:spacing w:after="0"/>
                    <w:rPr>
                      <w:rFonts w:eastAsia="MS Mincho"/>
                      <w:color w:val="000000"/>
                      <w:sz w:val="18"/>
                      <w:szCs w:val="18"/>
                    </w:rPr>
                  </w:pPr>
                  <w:r w:rsidRPr="00A811D8">
                    <w:rPr>
                      <w:rFonts w:eastAsia="MS Mincho"/>
                      <w:color w:val="000000"/>
                      <w:sz w:val="18"/>
                      <w:szCs w:val="18"/>
                      <w:highlight w:val="yellow"/>
                    </w:rPr>
                    <w:lastRenderedPageBreak/>
                    <w:t>[X-1, X-3]</w:t>
                  </w:r>
                </w:p>
              </w:tc>
              <w:tc>
                <w:tcPr>
                  <w:tcW w:w="195" w:type="pct"/>
                  <w:tcBorders>
                    <w:top w:val="single" w:sz="4" w:space="0" w:color="auto"/>
                    <w:left w:val="single" w:sz="4" w:space="0" w:color="auto"/>
                    <w:bottom w:val="single" w:sz="4" w:space="0" w:color="auto"/>
                    <w:right w:val="single" w:sz="4" w:space="0" w:color="auto"/>
                  </w:tcBorders>
                  <w:hideMark/>
                </w:tcPr>
                <w:p w14:paraId="2F56576A" w14:textId="77777777" w:rsidR="00A811D8" w:rsidRPr="00A811D8" w:rsidRDefault="00A811D8" w:rsidP="00A811D8">
                  <w:pPr>
                    <w:keepLines/>
                    <w:spacing w:after="0"/>
                    <w:jc w:val="center"/>
                    <w:rPr>
                      <w:rFonts w:eastAsia="Yu Mincho"/>
                      <w:color w:val="000000"/>
                      <w:sz w:val="18"/>
                      <w:szCs w:val="18"/>
                    </w:rPr>
                  </w:pPr>
                  <w:r w:rsidRPr="00A811D8">
                    <w:rPr>
                      <w:rFonts w:eastAsia="Yu Mincho"/>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1E644BBC" w14:textId="77777777" w:rsidR="00A811D8" w:rsidRPr="00A811D8" w:rsidRDefault="00A811D8" w:rsidP="00A811D8">
                  <w:pPr>
                    <w:keepLines/>
                    <w:spacing w:after="0"/>
                    <w:jc w:val="center"/>
                    <w:rPr>
                      <w:rFonts w:eastAsia="Yu Mincho"/>
                      <w:color w:val="000000"/>
                      <w:sz w:val="18"/>
                      <w:szCs w:val="18"/>
                    </w:rPr>
                  </w:pPr>
                  <w:r w:rsidRPr="00A811D8">
                    <w:rPr>
                      <w:rFonts w:eastAsia="Yu Mincho"/>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hideMark/>
                </w:tcPr>
                <w:p w14:paraId="08BA370E" w14:textId="77777777" w:rsidR="00A811D8" w:rsidRPr="00A811D8" w:rsidRDefault="00A811D8" w:rsidP="00A811D8">
                  <w:pPr>
                    <w:keepLines/>
                    <w:spacing w:after="0"/>
                    <w:rPr>
                      <w:rFonts w:eastAsia="Yu Mincho"/>
                      <w:color w:val="000000"/>
                      <w:sz w:val="18"/>
                      <w:szCs w:val="18"/>
                    </w:rPr>
                  </w:pPr>
                  <w:r w:rsidRPr="00A811D8">
                    <w:rPr>
                      <w:color w:val="000000"/>
                      <w:sz w:val="18"/>
                      <w:szCs w:val="18"/>
                      <w:lang w:eastAsia="zh-CN"/>
                    </w:rPr>
                    <w:t>SBFD random access operation based on two separate RACH configurations in RRC_IDLE/INACTIVE/CONNECTE</w:t>
                  </w:r>
                  <w:r w:rsidRPr="00A811D8">
                    <w:rPr>
                      <w:color w:val="000000"/>
                      <w:sz w:val="18"/>
                      <w:szCs w:val="18"/>
                      <w:lang w:eastAsia="zh-CN"/>
                    </w:rPr>
                    <w:lastRenderedPageBreak/>
                    <w:t>D mode</w:t>
                  </w:r>
                  <w:r w:rsidRPr="00A811D8">
                    <w:rPr>
                      <w:rFonts w:eastAsia="Yu Mincho"/>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hideMark/>
                </w:tcPr>
                <w:p w14:paraId="6ADEB9B3" w14:textId="77777777" w:rsidR="00A811D8" w:rsidRPr="00A811D8" w:rsidRDefault="00A811D8" w:rsidP="00A811D8">
                  <w:pPr>
                    <w:keepLines/>
                    <w:spacing w:after="0"/>
                    <w:jc w:val="center"/>
                    <w:rPr>
                      <w:rFonts w:eastAsia="MS Mincho"/>
                      <w:color w:val="000000"/>
                      <w:sz w:val="18"/>
                      <w:szCs w:val="18"/>
                      <w:highlight w:val="yellow"/>
                    </w:rPr>
                  </w:pPr>
                  <w:r w:rsidRPr="00A811D8">
                    <w:rPr>
                      <w:rFonts w:eastAsia="MS Mincho"/>
                      <w:color w:val="000000"/>
                      <w:sz w:val="18"/>
                      <w:szCs w:val="18"/>
                      <w:highlight w:val="yellow"/>
                    </w:rPr>
                    <w:lastRenderedPageBreak/>
                    <w:t>[</w:t>
                  </w:r>
                  <w:r w:rsidRPr="00A811D8">
                    <w:rPr>
                      <w:color w:val="000000"/>
                      <w:sz w:val="18"/>
                      <w:szCs w:val="18"/>
                      <w:highlight w:val="yellow"/>
                      <w:lang w:eastAsia="zh-CN"/>
                    </w:rPr>
                    <w:t>Per Band</w:t>
                  </w:r>
                  <w:r w:rsidRPr="00A811D8">
                    <w:rPr>
                      <w:rFonts w:eastAsia="MS Mincho"/>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hideMark/>
                </w:tcPr>
                <w:p w14:paraId="7D86E8E8" w14:textId="77777777" w:rsidR="00A811D8" w:rsidRPr="00A811D8" w:rsidRDefault="00A811D8" w:rsidP="00A811D8">
                  <w:pPr>
                    <w:keepLines/>
                    <w:spacing w:after="0"/>
                    <w:jc w:val="center"/>
                    <w:rPr>
                      <w:rFonts w:eastAsia="Yu Mincho"/>
                      <w:color w:val="000000"/>
                      <w:sz w:val="18"/>
                      <w:szCs w:val="18"/>
                    </w:rPr>
                  </w:pPr>
                  <w:r w:rsidRPr="00A811D8">
                    <w:rPr>
                      <w:color w:val="000000"/>
                      <w:sz w:val="18"/>
                      <w:szCs w:val="18"/>
                      <w:lang w:eastAsia="zh-CN"/>
                    </w:rPr>
                    <w:t>TDD</w:t>
                  </w:r>
                  <w:r w:rsidRPr="00A811D8">
                    <w:rPr>
                      <w:rFonts w:eastAsia="Yu Mincho"/>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hideMark/>
                </w:tcPr>
                <w:p w14:paraId="3BA2073D" w14:textId="77777777" w:rsidR="00A811D8" w:rsidRPr="00A811D8" w:rsidRDefault="00A811D8" w:rsidP="00A811D8">
                  <w:pPr>
                    <w:keepLines/>
                    <w:spacing w:after="0"/>
                    <w:jc w:val="center"/>
                    <w:rPr>
                      <w:rFonts w:eastAsia="Yu Mincho"/>
                      <w:color w:val="000000"/>
                      <w:sz w:val="18"/>
                      <w:szCs w:val="18"/>
                    </w:rPr>
                  </w:pPr>
                  <w:r w:rsidRPr="00A811D8">
                    <w:rPr>
                      <w:rFonts w:eastAsia="Yu Mincho"/>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hideMark/>
                </w:tcPr>
                <w:p w14:paraId="51FC8BD8" w14:textId="77777777" w:rsidR="00A811D8" w:rsidRPr="00A811D8" w:rsidRDefault="00A811D8" w:rsidP="00A811D8">
                  <w:pPr>
                    <w:keepLines/>
                    <w:spacing w:after="0"/>
                    <w:jc w:val="center"/>
                    <w:rPr>
                      <w:rFonts w:eastAsia="Yu Mincho"/>
                      <w:color w:val="000000"/>
                      <w:sz w:val="18"/>
                      <w:szCs w:val="18"/>
                    </w:rPr>
                  </w:pPr>
                  <w:r w:rsidRPr="00A811D8">
                    <w:rPr>
                      <w:rFonts w:eastAsia="Yu Mincho"/>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tcPr>
                <w:p w14:paraId="608DD1C1" w14:textId="77777777" w:rsidR="00A811D8" w:rsidRPr="00A811D8" w:rsidRDefault="00A811D8" w:rsidP="00A811D8">
                  <w:pPr>
                    <w:keepLines/>
                    <w:spacing w:after="0"/>
                    <w:rPr>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hideMark/>
                </w:tcPr>
                <w:p w14:paraId="3BB4D5B8" w14:textId="77777777" w:rsidR="00A811D8" w:rsidRPr="00A811D8" w:rsidRDefault="00A811D8" w:rsidP="00A811D8">
                  <w:pPr>
                    <w:keepLines/>
                    <w:spacing w:after="0"/>
                    <w:rPr>
                      <w:color w:val="000000"/>
                      <w:sz w:val="18"/>
                      <w:szCs w:val="18"/>
                      <w:lang w:eastAsia="ko-KR"/>
                    </w:rPr>
                  </w:pPr>
                  <w:r w:rsidRPr="00A811D8">
                    <w:rPr>
                      <w:color w:val="000000"/>
                      <w:sz w:val="18"/>
                      <w:szCs w:val="18"/>
                    </w:rPr>
                    <w:t xml:space="preserve">Optional with capability </w:t>
                  </w:r>
                  <w:r w:rsidRPr="00A811D8">
                    <w:rPr>
                      <w:color w:val="000000"/>
                      <w:sz w:val="18"/>
                      <w:szCs w:val="18"/>
                    </w:rPr>
                    <w:lastRenderedPageBreak/>
                    <w:t>signalling</w:t>
                  </w:r>
                </w:p>
              </w:tc>
            </w:tr>
          </w:tbl>
          <w:p w14:paraId="544F95ED" w14:textId="77777777" w:rsidR="00A811D8" w:rsidRDefault="00A811D8" w:rsidP="00BF1EB6">
            <w:pPr>
              <w:keepNext/>
              <w:keepLines/>
              <w:widowControl w:val="0"/>
              <w:wordWrap w:val="0"/>
              <w:overflowPunct/>
              <w:autoSpaceDE/>
              <w:autoSpaceDN/>
              <w:adjustRightInd/>
              <w:spacing w:after="0"/>
              <w:outlineLvl w:val="3"/>
              <w:rPr>
                <w:i/>
                <w:highlight w:val="yellow"/>
                <w:lang w:val="en-US"/>
              </w:rPr>
            </w:pPr>
          </w:p>
          <w:p w14:paraId="18722110" w14:textId="77777777" w:rsidR="00A811D8" w:rsidRPr="00A811D8" w:rsidRDefault="00A811D8" w:rsidP="00A811D8">
            <w:pPr>
              <w:pStyle w:val="Heading4"/>
              <w:numPr>
                <w:ilvl w:val="0"/>
                <w:numId w:val="0"/>
              </w:numPr>
              <w:spacing w:before="0" w:after="0"/>
              <w:ind w:left="864" w:hanging="864"/>
              <w:rPr>
                <w:rFonts w:ascii="Times New Roman" w:hAnsi="Times New Roman"/>
                <w:sz w:val="20"/>
                <w:lang w:val="en-US"/>
              </w:rPr>
            </w:pPr>
            <w:r w:rsidRPr="00A811D8">
              <w:rPr>
                <w:rFonts w:ascii="Times New Roman" w:hAnsi="Times New Roman"/>
                <w:i/>
                <w:sz w:val="20"/>
                <w:highlight w:val="yellow"/>
                <w:lang w:val="en-US"/>
              </w:rPr>
              <w:t xml:space="preserve">Proposal </w:t>
            </w:r>
            <w:r w:rsidRPr="00A811D8">
              <w:rPr>
                <w:rFonts w:ascii="Times New Roman" w:eastAsiaTheme="minorEastAsia" w:hAnsi="Times New Roman"/>
                <w:i/>
                <w:sz w:val="20"/>
                <w:highlight w:val="yellow"/>
                <w:lang w:val="en-US"/>
              </w:rPr>
              <w:t>3</w:t>
            </w:r>
            <w:r w:rsidRPr="00A811D8">
              <w:rPr>
                <w:rFonts w:ascii="Times New Roman" w:hAnsi="Times New Roman"/>
                <w:i/>
                <w:sz w:val="20"/>
                <w:highlight w:val="yellow"/>
                <w:lang w:val="en-US"/>
              </w:rPr>
              <w:t>-</w:t>
            </w:r>
            <w:r w:rsidRPr="00A811D8">
              <w:rPr>
                <w:rFonts w:ascii="Times New Roman" w:eastAsia="SimSun" w:hAnsi="Times New Roman"/>
                <w:i/>
                <w:sz w:val="20"/>
                <w:highlight w:val="yellow"/>
                <w:lang w:val="en-US" w:eastAsia="zh-CN"/>
              </w:rPr>
              <w:t>1-1</w:t>
            </w:r>
            <w:r w:rsidRPr="00A811D8">
              <w:rPr>
                <w:rFonts w:ascii="Times New Roman" w:hAnsi="Times New Roman"/>
                <w:i/>
                <w:sz w:val="20"/>
                <w:highlight w:val="yellow"/>
                <w:lang w:val="en-US"/>
              </w:rPr>
              <w:t>:</w:t>
            </w:r>
          </w:p>
          <w:p w14:paraId="6D6B1324" w14:textId="77777777" w:rsidR="00A811D8" w:rsidRPr="00A811D8" w:rsidRDefault="00A811D8" w:rsidP="00A811D8">
            <w:pPr>
              <w:spacing w:after="0"/>
              <w:rPr>
                <w:rFonts w:eastAsia="Yu Mincho"/>
              </w:rPr>
            </w:pPr>
            <w:r w:rsidRPr="00A811D8">
              <w:rPr>
                <w:rFonts w:eastAsia="Yu Mincho"/>
              </w:rPr>
              <w:t xml:space="preserve">Add the following component in </w:t>
            </w:r>
            <w:r w:rsidRPr="00A811D8">
              <w:rPr>
                <w:rFonts w:eastAsia="SimSun"/>
                <w:lang w:eastAsia="zh-CN"/>
              </w:rPr>
              <w:t>FG 60-</w:t>
            </w:r>
            <w:r w:rsidRPr="00A811D8">
              <w:rPr>
                <w:rFonts w:eastAsiaTheme="minorEastAsia"/>
              </w:rPr>
              <w:t>3</w:t>
            </w:r>
            <w:r w:rsidRPr="00A811D8">
              <w:rPr>
                <w:rFonts w:eastAsia="SimSun"/>
                <w:lang w:eastAsia="zh-CN"/>
              </w:rPr>
              <w:t>.</w:t>
            </w:r>
            <w:r w:rsidRPr="00A811D8">
              <w:rPr>
                <w:rFonts w:eastAsia="Yu Mincho"/>
              </w:rPr>
              <w:t xml:space="preserve"> </w:t>
            </w:r>
          </w:p>
          <w:p w14:paraId="3FCA2BFD" w14:textId="77777777" w:rsidR="00A811D8" w:rsidRPr="00A811D8" w:rsidRDefault="00A811D8" w:rsidP="00A811D8">
            <w:pPr>
              <w:numPr>
                <w:ilvl w:val="0"/>
                <w:numId w:val="72"/>
              </w:numPr>
              <w:overflowPunct/>
              <w:autoSpaceDE/>
              <w:adjustRightInd/>
              <w:spacing w:after="0"/>
              <w:rPr>
                <w:rFonts w:eastAsia="Yu Mincho"/>
              </w:rPr>
            </w:pPr>
            <w:bookmarkStart w:id="40" w:name="OLE_LINK46"/>
            <w:r w:rsidRPr="00A811D8">
              <w:rPr>
                <w:rFonts w:eastAsia="SimSun"/>
                <w:lang w:eastAsia="zh-CN"/>
              </w:rPr>
              <w:t>Support of reinterpretation of frequency offset of lowest RO</w:t>
            </w:r>
          </w:p>
          <w:bookmarkEnd w:id="40"/>
          <w:p w14:paraId="4A064F91" w14:textId="77777777" w:rsidR="00A811D8" w:rsidRPr="00A811D8" w:rsidRDefault="00A811D8" w:rsidP="00A811D8">
            <w:pPr>
              <w:numPr>
                <w:ilvl w:val="0"/>
                <w:numId w:val="72"/>
              </w:numPr>
              <w:overflowPunct/>
              <w:autoSpaceDE/>
              <w:adjustRightInd/>
              <w:spacing w:after="0"/>
              <w:rPr>
                <w:rFonts w:eastAsia="Yu Mincho"/>
              </w:rPr>
            </w:pPr>
            <w:r w:rsidRPr="00A811D8">
              <w:rPr>
                <w:rFonts w:eastAsia="Yu Mincho"/>
              </w:rPr>
              <w:t>Support of separate power control parameters in additional-RO</w:t>
            </w:r>
          </w:p>
          <w:p w14:paraId="6F275287" w14:textId="77777777" w:rsidR="00A811D8" w:rsidRPr="00A811D8" w:rsidRDefault="00A811D8" w:rsidP="00A811D8">
            <w:pPr>
              <w:numPr>
                <w:ilvl w:val="0"/>
                <w:numId w:val="72"/>
              </w:numPr>
              <w:overflowPunct/>
              <w:autoSpaceDE/>
              <w:adjustRightInd/>
              <w:spacing w:after="0"/>
              <w:rPr>
                <w:rFonts w:eastAsia="Yu Mincho"/>
              </w:rPr>
            </w:pPr>
            <w:bookmarkStart w:id="41" w:name="OLE_LINK47"/>
            <w:r w:rsidRPr="00A811D8">
              <w:rPr>
                <w:rFonts w:eastAsia="Yu Mincho"/>
              </w:rPr>
              <w:t>Support of separate mapping of SSB and additional RO</w:t>
            </w:r>
            <w:r w:rsidRPr="00A811D8">
              <w:rPr>
                <w:rFonts w:eastAsia="SimSun"/>
                <w:lang w:eastAsia="zh-CN"/>
              </w:rPr>
              <w:t xml:space="preserve">s, and </w:t>
            </w:r>
            <w:r w:rsidRPr="00A811D8">
              <w:rPr>
                <w:rFonts w:eastAsia="Yu Mincho"/>
              </w:rPr>
              <w:t>separate determination of the association period and association pattern period</w:t>
            </w:r>
            <w:r w:rsidRPr="00A811D8">
              <w:rPr>
                <w:rFonts w:eastAsia="SimSun"/>
                <w:lang w:eastAsia="zh-CN"/>
              </w:rPr>
              <w:t>.</w:t>
            </w:r>
          </w:p>
          <w:bookmarkEnd w:id="41"/>
          <w:p w14:paraId="17A11E7B" w14:textId="77777777" w:rsidR="00A811D8" w:rsidRDefault="00A811D8" w:rsidP="00BF1EB6">
            <w:pPr>
              <w:keepNext/>
              <w:keepLines/>
              <w:widowControl w:val="0"/>
              <w:wordWrap w:val="0"/>
              <w:overflowPunct/>
              <w:autoSpaceDE/>
              <w:autoSpaceDN/>
              <w:adjustRightInd/>
              <w:spacing w:after="0"/>
              <w:outlineLvl w:val="3"/>
              <w:rPr>
                <w:i/>
                <w:highlight w:val="yellow"/>
                <w:lang w:val="en-US"/>
              </w:rPr>
            </w:pPr>
          </w:p>
          <w:p w14:paraId="5339D330" w14:textId="77777777" w:rsidR="00A811D8" w:rsidRPr="00A811D8" w:rsidRDefault="00A811D8" w:rsidP="00A811D8">
            <w:pPr>
              <w:pStyle w:val="Heading4"/>
              <w:numPr>
                <w:ilvl w:val="0"/>
                <w:numId w:val="0"/>
              </w:numPr>
              <w:spacing w:before="0" w:after="0"/>
              <w:ind w:left="864" w:hanging="864"/>
              <w:rPr>
                <w:rFonts w:ascii="Times New Roman" w:hAnsi="Times New Roman"/>
                <w:sz w:val="20"/>
                <w:lang w:val="en-US"/>
              </w:rPr>
            </w:pPr>
            <w:r w:rsidRPr="00A811D8">
              <w:rPr>
                <w:rFonts w:ascii="Times New Roman" w:eastAsia="SimSun" w:hAnsi="Times New Roman"/>
                <w:i/>
                <w:sz w:val="20"/>
                <w:highlight w:val="yellow"/>
                <w:lang w:val="en-US" w:eastAsia="zh-CN"/>
              </w:rPr>
              <w:t>Question</w:t>
            </w:r>
            <w:r w:rsidRPr="00A811D8">
              <w:rPr>
                <w:rFonts w:ascii="Times New Roman" w:hAnsi="Times New Roman"/>
                <w:i/>
                <w:sz w:val="20"/>
                <w:highlight w:val="yellow"/>
                <w:lang w:val="en-US"/>
              </w:rPr>
              <w:t xml:space="preserve"> </w:t>
            </w:r>
            <w:r w:rsidRPr="00A811D8">
              <w:rPr>
                <w:rFonts w:ascii="Times New Roman" w:eastAsiaTheme="minorEastAsia" w:hAnsi="Times New Roman"/>
                <w:i/>
                <w:sz w:val="20"/>
                <w:highlight w:val="yellow"/>
                <w:lang w:val="en-US"/>
              </w:rPr>
              <w:t>3</w:t>
            </w:r>
            <w:r w:rsidRPr="00A811D8">
              <w:rPr>
                <w:rFonts w:ascii="Times New Roman" w:hAnsi="Times New Roman"/>
                <w:i/>
                <w:sz w:val="20"/>
                <w:highlight w:val="yellow"/>
                <w:lang w:val="en-US"/>
              </w:rPr>
              <w:t>-</w:t>
            </w:r>
            <w:r w:rsidRPr="00A811D8">
              <w:rPr>
                <w:rFonts w:ascii="Times New Roman" w:eastAsia="SimSun" w:hAnsi="Times New Roman"/>
                <w:i/>
                <w:sz w:val="20"/>
                <w:highlight w:val="yellow"/>
                <w:lang w:val="en-US" w:eastAsia="zh-CN"/>
              </w:rPr>
              <w:t>2-1</w:t>
            </w:r>
            <w:r w:rsidRPr="00A811D8">
              <w:rPr>
                <w:rFonts w:ascii="Times New Roman" w:hAnsi="Times New Roman"/>
                <w:i/>
                <w:sz w:val="20"/>
                <w:highlight w:val="yellow"/>
                <w:lang w:val="en-US"/>
              </w:rPr>
              <w:t>:</w:t>
            </w:r>
          </w:p>
          <w:p w14:paraId="6C67A7A2" w14:textId="77777777" w:rsidR="00A811D8" w:rsidRPr="00A811D8" w:rsidRDefault="00A811D8" w:rsidP="00A811D8">
            <w:pPr>
              <w:spacing w:after="0"/>
              <w:jc w:val="both"/>
              <w:rPr>
                <w:rFonts w:eastAsia="SimSun"/>
                <w:lang w:eastAsia="zh-CN"/>
              </w:rPr>
            </w:pPr>
            <w:r w:rsidRPr="00A811D8">
              <w:rPr>
                <w:rFonts w:eastAsia="MS Mincho"/>
              </w:rPr>
              <w:t>Companies are encouraged to provide their views on whether ‘</w:t>
            </w:r>
            <w:r w:rsidRPr="00A811D8">
              <w:rPr>
                <w:rFonts w:eastAsia="SimSun"/>
                <w:lang w:eastAsia="zh-CN"/>
              </w:rPr>
              <w:t>support of valid RO across SBFD and non-SBFD symbols</w:t>
            </w:r>
            <w:r w:rsidRPr="00A811D8">
              <w:rPr>
                <w:rFonts w:eastAsia="MS Mincho"/>
              </w:rPr>
              <w:t xml:space="preserve">’ should </w:t>
            </w:r>
            <w:bookmarkStart w:id="42" w:name="OLE_LINK28"/>
            <w:r w:rsidRPr="00A811D8">
              <w:rPr>
                <w:rFonts w:eastAsia="MS Mincho"/>
              </w:rPr>
              <w:t xml:space="preserve">be part </w:t>
            </w:r>
            <w:bookmarkStart w:id="43" w:name="OLE_LINK39"/>
            <w:r w:rsidRPr="00A811D8">
              <w:rPr>
                <w:rFonts w:eastAsia="MS Mincho"/>
              </w:rPr>
              <w:t xml:space="preserve">of </w:t>
            </w:r>
            <w:r w:rsidRPr="00A811D8">
              <w:rPr>
                <w:rFonts w:eastAsia="SimSun"/>
                <w:lang w:eastAsia="zh-CN"/>
              </w:rPr>
              <w:t>FG 60-4</w:t>
            </w:r>
            <w:r w:rsidRPr="00A811D8">
              <w:rPr>
                <w:rFonts w:eastAsia="MS Mincho"/>
              </w:rPr>
              <w:t xml:space="preserve"> </w:t>
            </w:r>
            <w:bookmarkEnd w:id="43"/>
            <w:r w:rsidRPr="00A811D8">
              <w:rPr>
                <w:rFonts w:eastAsia="MS Mincho"/>
              </w:rPr>
              <w:t>or separate FG</w:t>
            </w:r>
            <w:bookmarkEnd w:id="42"/>
            <w:r w:rsidRPr="00A811D8">
              <w:rPr>
                <w:rFonts w:eastAsia="MS Mincho"/>
              </w:rPr>
              <w:t>.</w:t>
            </w:r>
          </w:p>
          <w:p w14:paraId="5F96F1D4" w14:textId="77777777" w:rsidR="00A811D8" w:rsidRPr="00A811D8" w:rsidRDefault="00A811D8" w:rsidP="004126FE">
            <w:pPr>
              <w:pStyle w:val="ListParagraph"/>
              <w:numPr>
                <w:ilvl w:val="0"/>
                <w:numId w:val="69"/>
              </w:numPr>
              <w:overflowPunct w:val="0"/>
              <w:autoSpaceDE w:val="0"/>
              <w:autoSpaceDN w:val="0"/>
              <w:adjustRightInd w:val="0"/>
              <w:contextualSpacing w:val="0"/>
              <w:jc w:val="both"/>
              <w:rPr>
                <w:rFonts w:eastAsia="SimSun"/>
                <w:sz w:val="20"/>
                <w:szCs w:val="20"/>
              </w:rPr>
            </w:pPr>
            <w:r w:rsidRPr="00A811D8">
              <w:rPr>
                <w:rFonts w:eastAsia="SimSun"/>
                <w:sz w:val="20"/>
                <w:szCs w:val="20"/>
              </w:rPr>
              <w:t>Alt.1: it should be part of FG 60-4.</w:t>
            </w:r>
          </w:p>
          <w:p w14:paraId="3CC83525" w14:textId="77777777" w:rsidR="00A811D8" w:rsidRPr="00A811D8" w:rsidRDefault="00A811D8" w:rsidP="004126FE">
            <w:pPr>
              <w:pStyle w:val="ListParagraph"/>
              <w:numPr>
                <w:ilvl w:val="0"/>
                <w:numId w:val="69"/>
              </w:numPr>
              <w:overflowPunct w:val="0"/>
              <w:autoSpaceDE w:val="0"/>
              <w:autoSpaceDN w:val="0"/>
              <w:adjustRightInd w:val="0"/>
              <w:contextualSpacing w:val="0"/>
              <w:jc w:val="both"/>
              <w:rPr>
                <w:rFonts w:eastAsia="SimSun"/>
                <w:sz w:val="20"/>
                <w:szCs w:val="20"/>
              </w:rPr>
            </w:pPr>
            <w:r w:rsidRPr="00A811D8">
              <w:rPr>
                <w:rFonts w:eastAsia="SimSun"/>
                <w:sz w:val="20"/>
                <w:szCs w:val="20"/>
              </w:rPr>
              <w:t>Alt.2: it should be separate FG.</w:t>
            </w:r>
          </w:p>
          <w:p w14:paraId="010B7834" w14:textId="77777777" w:rsidR="004126FE" w:rsidRDefault="004126FE" w:rsidP="004126FE">
            <w:pPr>
              <w:widowControl w:val="0"/>
              <w:wordWrap w:val="0"/>
              <w:overflowPunct/>
              <w:autoSpaceDE/>
              <w:autoSpaceDN/>
              <w:adjustRightInd/>
              <w:spacing w:after="0"/>
              <w:rPr>
                <w:rFonts w:eastAsia="MS Mincho"/>
                <w:sz w:val="22"/>
                <w:szCs w:val="18"/>
                <w:lang w:val="en-US" w:eastAsia="zh-CN"/>
              </w:rPr>
            </w:pPr>
          </w:p>
          <w:p w14:paraId="265C2D80" w14:textId="77777777" w:rsidR="004126FE" w:rsidRPr="004126FE" w:rsidRDefault="004126FE" w:rsidP="004126FE">
            <w:pPr>
              <w:keepNext/>
              <w:spacing w:after="0"/>
              <w:outlineLvl w:val="3"/>
              <w:rPr>
                <w:rFonts w:eastAsia="Times New Roman"/>
                <w:lang w:val="en-US" w:eastAsia="ja-JP"/>
              </w:rPr>
            </w:pPr>
            <w:r w:rsidRPr="004126FE">
              <w:rPr>
                <w:rFonts w:eastAsia="Times New Roman"/>
                <w:i/>
                <w:iCs/>
                <w:highlight w:val="yellow"/>
                <w:lang w:val="en-US" w:eastAsia="ja-JP"/>
              </w:rPr>
              <w:t xml:space="preserve">Proposal </w:t>
            </w:r>
            <w:r w:rsidRPr="004126FE">
              <w:rPr>
                <w:rFonts w:eastAsia="MS Mincho"/>
                <w:i/>
                <w:iCs/>
                <w:highlight w:val="yellow"/>
                <w:lang w:val="en-US" w:eastAsia="ja-JP"/>
              </w:rPr>
              <w:t>3</w:t>
            </w:r>
            <w:r w:rsidRPr="004126FE">
              <w:rPr>
                <w:rFonts w:eastAsia="Times New Roman"/>
                <w:i/>
                <w:iCs/>
                <w:highlight w:val="yellow"/>
                <w:lang w:val="en-US" w:eastAsia="ja-JP"/>
              </w:rPr>
              <w:t>-</w:t>
            </w:r>
            <w:r w:rsidRPr="004126FE">
              <w:rPr>
                <w:rFonts w:eastAsia="MS Mincho"/>
                <w:i/>
                <w:iCs/>
                <w:highlight w:val="yellow"/>
                <w:lang w:val="en-US" w:eastAsia="ja-JP"/>
              </w:rPr>
              <w:t>3</w:t>
            </w:r>
            <w:r w:rsidRPr="004126FE">
              <w:rPr>
                <w:i/>
                <w:iCs/>
                <w:highlight w:val="yellow"/>
                <w:lang w:val="en-US" w:eastAsia="zh-CN"/>
              </w:rPr>
              <w:t>-1</w:t>
            </w:r>
            <w:r w:rsidRPr="004126FE">
              <w:rPr>
                <w:rFonts w:eastAsia="Times New Roman"/>
                <w:highlight w:val="yellow"/>
                <w:lang w:val="en-US" w:eastAsia="ja-JP"/>
              </w:rPr>
              <w:t>:</w:t>
            </w:r>
          </w:p>
          <w:p w14:paraId="394A3D39" w14:textId="77777777" w:rsidR="004126FE" w:rsidRPr="004126FE" w:rsidRDefault="004126FE" w:rsidP="004126FE">
            <w:pPr>
              <w:spacing w:after="0"/>
              <w:jc w:val="both"/>
              <w:rPr>
                <w:rFonts w:eastAsia="MS Mincho"/>
                <w:lang w:eastAsia="ja-JP"/>
              </w:rPr>
            </w:pPr>
            <w:r w:rsidRPr="004126FE">
              <w:rPr>
                <w:rFonts w:eastAsia="MS Mincho"/>
                <w:lang w:eastAsia="ja-JP"/>
              </w:rPr>
              <w:t>Introduce following FG for PRACH repetition in additional ROs, and FFS on whether separate FGs for RACH configuration Option 1 and Option 2 are necessary.</w:t>
            </w:r>
          </w:p>
          <w:p w14:paraId="701B969C" w14:textId="77777777" w:rsidR="004126FE" w:rsidRPr="004126FE" w:rsidRDefault="004126FE" w:rsidP="004126FE">
            <w:pPr>
              <w:pStyle w:val="ListParagraph"/>
              <w:numPr>
                <w:ilvl w:val="0"/>
                <w:numId w:val="75"/>
              </w:numPr>
              <w:jc w:val="both"/>
              <w:rPr>
                <w:rFonts w:eastAsia="MS Mincho"/>
                <w:sz w:val="20"/>
                <w:szCs w:val="20"/>
                <w:lang w:eastAsia="ja-JP"/>
              </w:rPr>
            </w:pPr>
            <w:r w:rsidRPr="004126FE">
              <w:rPr>
                <w:rFonts w:eastAsia="MS Mincho"/>
                <w:sz w:val="20"/>
                <w:szCs w:val="20"/>
                <w:lang w:eastAsia="ja-JP"/>
              </w:rPr>
              <w:t>Alt.1: separate FGs for RACH configuration Option 1 and Option 2 are NOT necessary</w:t>
            </w:r>
          </w:p>
          <w:p w14:paraId="6D6DD5E1" w14:textId="77777777" w:rsidR="004126FE" w:rsidRPr="004126FE" w:rsidRDefault="004126FE" w:rsidP="004126FE">
            <w:pPr>
              <w:pStyle w:val="ListParagraph"/>
              <w:numPr>
                <w:ilvl w:val="0"/>
                <w:numId w:val="75"/>
              </w:numPr>
              <w:jc w:val="both"/>
              <w:rPr>
                <w:rFonts w:eastAsia="MS Mincho"/>
                <w:sz w:val="20"/>
                <w:szCs w:val="20"/>
                <w:lang w:eastAsia="ja-JP"/>
              </w:rPr>
            </w:pPr>
            <w:r w:rsidRPr="004126FE">
              <w:rPr>
                <w:rFonts w:eastAsia="MS Mincho"/>
                <w:sz w:val="20"/>
                <w:szCs w:val="20"/>
                <w:lang w:eastAsia="ja-JP"/>
              </w:rPr>
              <w:t>Alt.2: separate FGs for RACH configuration Option 1 and Option 2 are necessary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099"/>
              <w:gridCol w:w="6538"/>
              <w:gridCol w:w="516"/>
              <w:gridCol w:w="557"/>
              <w:gridCol w:w="436"/>
              <w:gridCol w:w="1306"/>
              <w:gridCol w:w="656"/>
              <w:gridCol w:w="586"/>
              <w:gridCol w:w="436"/>
              <w:gridCol w:w="436"/>
              <w:gridCol w:w="222"/>
              <w:gridCol w:w="926"/>
            </w:tblGrid>
            <w:tr w:rsidR="004126FE" w:rsidRPr="004126FE" w14:paraId="2CCF3C3D" w14:textId="77777777" w:rsidTr="004126FE">
              <w:trPr>
                <w:trHeight w:val="20"/>
              </w:trPr>
              <w:tc>
                <w:tcPr>
                  <w:tcW w:w="98" w:type="pct"/>
                  <w:tcBorders>
                    <w:top w:val="single" w:sz="4" w:space="0" w:color="auto"/>
                    <w:left w:val="single" w:sz="4" w:space="0" w:color="auto"/>
                    <w:bottom w:val="single" w:sz="4" w:space="0" w:color="auto"/>
                    <w:right w:val="single" w:sz="4" w:space="0" w:color="auto"/>
                  </w:tcBorders>
                  <w:hideMark/>
                </w:tcPr>
                <w:p w14:paraId="29B318A4" w14:textId="77777777" w:rsidR="004126FE" w:rsidRPr="004126FE" w:rsidRDefault="004126FE" w:rsidP="004126FE">
                  <w:pPr>
                    <w:keepLines/>
                    <w:spacing w:after="0"/>
                    <w:rPr>
                      <w:rFonts w:eastAsia="MS Mincho"/>
                      <w:color w:val="000000"/>
                      <w:sz w:val="18"/>
                      <w:szCs w:val="18"/>
                      <w:lang w:val="en-US" w:eastAsia="zh-CN"/>
                    </w:rPr>
                  </w:pPr>
                  <w:r w:rsidRPr="004126FE">
                    <w:rPr>
                      <w:rFonts w:eastAsia="MS Mincho"/>
                      <w:color w:val="000000"/>
                      <w:sz w:val="18"/>
                      <w:szCs w:val="18"/>
                      <w:lang w:val="en-US" w:eastAsia="ja-JP"/>
                    </w:rPr>
                    <w:t>60-5</w:t>
                  </w:r>
                </w:p>
              </w:tc>
              <w:tc>
                <w:tcPr>
                  <w:tcW w:w="469" w:type="pct"/>
                  <w:tcBorders>
                    <w:top w:val="single" w:sz="4" w:space="0" w:color="auto"/>
                    <w:left w:val="single" w:sz="4" w:space="0" w:color="auto"/>
                    <w:bottom w:val="single" w:sz="4" w:space="0" w:color="auto"/>
                    <w:right w:val="single" w:sz="4" w:space="0" w:color="auto"/>
                  </w:tcBorders>
                  <w:hideMark/>
                </w:tcPr>
                <w:p w14:paraId="56C527D0" w14:textId="77777777" w:rsidR="004126FE" w:rsidRPr="004126FE" w:rsidRDefault="004126FE" w:rsidP="004126FE">
                  <w:pPr>
                    <w:keepLines/>
                    <w:spacing w:after="0"/>
                    <w:rPr>
                      <w:rFonts w:eastAsia="MS Mincho"/>
                      <w:color w:val="000000"/>
                      <w:sz w:val="18"/>
                      <w:szCs w:val="18"/>
                      <w:lang w:val="en-US" w:eastAsia="ja-JP"/>
                    </w:rPr>
                  </w:pPr>
                  <w:r w:rsidRPr="004126FE">
                    <w:rPr>
                      <w:rFonts w:eastAsia="Times New Roman"/>
                      <w:color w:val="000000"/>
                      <w:sz w:val="18"/>
                      <w:szCs w:val="18"/>
                      <w:lang w:val="en-US"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hideMark/>
                </w:tcPr>
                <w:p w14:paraId="64954767" w14:textId="77777777" w:rsidR="004126FE" w:rsidRPr="004126FE" w:rsidRDefault="004126FE" w:rsidP="004126FE">
                  <w:pPr>
                    <w:contextualSpacing/>
                    <w:textAlignment w:val="baseline"/>
                    <w:rPr>
                      <w:rFonts w:eastAsia="Times New Roman"/>
                      <w:color w:val="000000"/>
                      <w:sz w:val="18"/>
                      <w:szCs w:val="18"/>
                      <w:lang w:val="en-US" w:eastAsia="zh-CN"/>
                    </w:rPr>
                  </w:pPr>
                  <w:r w:rsidRPr="004126FE">
                    <w:rPr>
                      <w:rFonts w:eastAsia="MS Mincho"/>
                      <w:sz w:val="18"/>
                      <w:szCs w:val="18"/>
                      <w:lang w:val="en-US" w:eastAsia="ja-JP"/>
                    </w:rPr>
                    <w:t xml:space="preserve">1. </w:t>
                  </w:r>
                  <w:r w:rsidRPr="004126FE">
                    <w:rPr>
                      <w:rFonts w:eastAsia="Times New Roman"/>
                      <w:sz w:val="18"/>
                      <w:szCs w:val="18"/>
                      <w:lang w:val="en-US" w:eastAsia="zh-CN"/>
                    </w:rPr>
                    <w:t>D</w:t>
                  </w:r>
                  <w:r w:rsidRPr="004126FE">
                    <w:rPr>
                      <w:rFonts w:eastAsia="Times New Roman"/>
                      <w:sz w:val="18"/>
                      <w:szCs w:val="18"/>
                      <w:lang w:val="en-US" w:eastAsia="ja-JP"/>
                    </w:rPr>
                    <w:t xml:space="preserve">etermination of the set of </w:t>
                  </w:r>
                  <m:oMath>
                    <m:sSubSup>
                      <m:sSubSupPr>
                        <m:ctrlPr>
                          <w:rPr>
                            <w:rFonts w:ascii="Cambria Math" w:eastAsia="Times New Roman" w:hAnsi="Cambria Math"/>
                            <w:i/>
                            <w:iCs/>
                            <w:sz w:val="18"/>
                            <w:szCs w:val="18"/>
                            <w:lang w:val="en-US" w:eastAsia="ja-JP"/>
                          </w:rPr>
                        </m:ctrlPr>
                      </m:sSubSupPr>
                      <m:e>
                        <m:r>
                          <w:rPr>
                            <w:rFonts w:ascii="Cambria Math" w:eastAsia="Times New Roman" w:hAnsi="Cambria Math"/>
                            <w:sz w:val="18"/>
                            <w:szCs w:val="18"/>
                            <w:lang w:val="en-US" w:eastAsia="ja-JP"/>
                          </w:rPr>
                          <m:t>N</m:t>
                        </m:r>
                      </m:e>
                      <m:sub>
                        <m:r>
                          <m:rPr>
                            <m:sty m:val="p"/>
                          </m:rPr>
                          <w:rPr>
                            <w:rFonts w:ascii="Cambria Math" w:eastAsia="Times New Roman" w:hAnsi="Cambria Math"/>
                            <w:sz w:val="18"/>
                            <w:szCs w:val="18"/>
                            <w:lang w:val="en-US" w:eastAsia="ja-JP"/>
                          </w:rPr>
                          <m:t>preamble</m:t>
                        </m:r>
                      </m:sub>
                      <m:sup>
                        <m:r>
                          <m:rPr>
                            <m:sty m:val="p"/>
                          </m:rPr>
                          <w:rPr>
                            <w:rFonts w:ascii="Cambria Math" w:eastAsia="Times New Roman" w:hAnsi="Cambria Math"/>
                            <w:sz w:val="18"/>
                            <w:szCs w:val="18"/>
                            <w:lang w:val="en-US" w:eastAsia="ja-JP"/>
                          </w:rPr>
                          <m:t>rep</m:t>
                        </m:r>
                      </m:sup>
                    </m:sSubSup>
                  </m:oMath>
                  <w:r w:rsidRPr="004126FE">
                    <w:rPr>
                      <w:rFonts w:eastAsia="Times New Roman"/>
                      <w:sz w:val="18"/>
                      <w:szCs w:val="18"/>
                      <w:lang w:val="en-US" w:eastAsia="ja-JP"/>
                    </w:rPr>
                    <w:t xml:space="preserve"> valid additional-ROs and the time period of the set(s) of </w:t>
                  </w:r>
                  <m:oMath>
                    <m:sSubSup>
                      <m:sSubSupPr>
                        <m:ctrlPr>
                          <w:rPr>
                            <w:rFonts w:ascii="Cambria Math" w:eastAsia="Times New Roman" w:hAnsi="Cambria Math"/>
                            <w:i/>
                            <w:iCs/>
                            <w:sz w:val="18"/>
                            <w:szCs w:val="18"/>
                            <w:lang w:val="en-US" w:eastAsia="ja-JP"/>
                          </w:rPr>
                        </m:ctrlPr>
                      </m:sSubSupPr>
                      <m:e>
                        <m:r>
                          <w:rPr>
                            <w:rFonts w:ascii="Cambria Math" w:eastAsia="Times New Roman" w:hAnsi="Cambria Math"/>
                            <w:sz w:val="18"/>
                            <w:szCs w:val="18"/>
                            <w:lang w:val="en-US" w:eastAsia="ja-JP"/>
                          </w:rPr>
                          <m:t>N</m:t>
                        </m:r>
                      </m:e>
                      <m:sub>
                        <m:r>
                          <m:rPr>
                            <m:sty m:val="p"/>
                          </m:rPr>
                          <w:rPr>
                            <w:rFonts w:ascii="Cambria Math" w:eastAsia="Times New Roman" w:hAnsi="Cambria Math"/>
                            <w:sz w:val="18"/>
                            <w:szCs w:val="18"/>
                            <w:lang w:val="en-US" w:eastAsia="ja-JP"/>
                          </w:rPr>
                          <m:t>preamble</m:t>
                        </m:r>
                      </m:sub>
                      <m:sup>
                        <m:r>
                          <m:rPr>
                            <m:sty m:val="p"/>
                          </m:rPr>
                          <w:rPr>
                            <w:rFonts w:ascii="Cambria Math" w:eastAsia="Times New Roman" w:hAnsi="Cambria Math"/>
                            <w:sz w:val="18"/>
                            <w:szCs w:val="18"/>
                            <w:lang w:val="en-US" w:eastAsia="ja-JP"/>
                          </w:rPr>
                          <m:t>rep</m:t>
                        </m:r>
                      </m:sup>
                    </m:sSubSup>
                  </m:oMath>
                  <w:r w:rsidRPr="004126FE">
                    <w:rPr>
                      <w:rFonts w:eastAsia="Times New Roman"/>
                      <w:sz w:val="18"/>
                      <w:szCs w:val="18"/>
                      <w:lang w:val="en-US" w:eastAsia="ja-JP"/>
                    </w:rPr>
                    <w:t xml:space="preserve"> valid additional-R</w:t>
                  </w:r>
                  <w:r w:rsidRPr="004126FE">
                    <w:rPr>
                      <w:rFonts w:eastAsia="MS Mincho"/>
                      <w:sz w:val="18"/>
                      <w:szCs w:val="18"/>
                      <w:lang w:val="en-US" w:eastAsia="ja-JP"/>
                    </w:rPr>
                    <w:t>O</w:t>
                  </w:r>
                  <w:r w:rsidRPr="004126FE">
                    <w:rPr>
                      <w:rFonts w:eastAsia="Times New Roman"/>
                      <w:sz w:val="18"/>
                      <w:szCs w:val="18"/>
                      <w:lang w:val="en-US" w:eastAsia="ja-JP"/>
                    </w:rPr>
                    <w:t>s</w:t>
                  </w:r>
                </w:p>
                <w:p w14:paraId="4DE12963" w14:textId="77777777" w:rsidR="004126FE" w:rsidRPr="004126FE" w:rsidRDefault="004126FE" w:rsidP="004126FE">
                  <w:pPr>
                    <w:contextualSpacing/>
                    <w:textAlignment w:val="baseline"/>
                    <w:rPr>
                      <w:rFonts w:eastAsia="MS Mincho"/>
                      <w:color w:val="000000"/>
                      <w:sz w:val="18"/>
                      <w:szCs w:val="18"/>
                      <w:highlight w:val="yellow"/>
                      <w:lang w:val="en-US" w:eastAsia="zh-CN"/>
                    </w:rPr>
                  </w:pPr>
                  <w:r w:rsidRPr="004126FE">
                    <w:rPr>
                      <w:rFonts w:eastAsia="MS Mincho"/>
                      <w:sz w:val="18"/>
                      <w:szCs w:val="18"/>
                      <w:highlight w:val="yellow"/>
                      <w:lang w:val="en-US" w:eastAsia="ja-JP"/>
                    </w:rPr>
                    <w:t xml:space="preserve">[2. </w:t>
                  </w:r>
                  <w:r w:rsidRPr="004126FE">
                    <w:rPr>
                      <w:rFonts w:eastAsia="Times New Roman"/>
                      <w:sz w:val="18"/>
                      <w:szCs w:val="18"/>
                      <w:highlight w:val="yellow"/>
                      <w:lang w:val="en-US" w:eastAsia="ja-JP"/>
                    </w:rPr>
                    <w:t xml:space="preserve">For RACH configuration Option 1, support separate configuration of </w:t>
                  </w:r>
                  <w:r w:rsidRPr="004126FE">
                    <w:rPr>
                      <w:rFonts w:eastAsia="Times New Roman"/>
                      <w:i/>
                      <w:iCs/>
                      <w:sz w:val="18"/>
                      <w:szCs w:val="18"/>
                      <w:highlight w:val="yellow"/>
                      <w:lang w:val="en-US" w:eastAsia="ja-JP"/>
                    </w:rPr>
                    <w:t>rsrp-ThresholdMsg1-RepetitionNum2/4/8</w:t>
                  </w:r>
                  <w:r w:rsidRPr="004126FE">
                    <w:rPr>
                      <w:rFonts w:eastAsia="Times New Roman"/>
                      <w:sz w:val="18"/>
                      <w:szCs w:val="18"/>
                      <w:highlight w:val="yellow"/>
                      <w:lang w:val="en-US" w:eastAsia="ja-JP"/>
                    </w:rPr>
                    <w:t xml:space="preserve"> for PRACH transmission with preamble repetitions within additional-ROs and PRACH transmission with preamble repetitions within legacy-ROs.</w:t>
                  </w:r>
                  <w:r w:rsidRPr="004126FE">
                    <w:rPr>
                      <w:rFonts w:eastAsia="MS Mincho"/>
                      <w:sz w:val="18"/>
                      <w:szCs w:val="18"/>
                      <w:highlight w:val="yellow"/>
                      <w:lang w:val="en-US" w:eastAsia="ja-JP"/>
                    </w:rPr>
                    <w:t>]</w:t>
                  </w:r>
                </w:p>
                <w:p w14:paraId="51FD952E" w14:textId="77777777" w:rsidR="004126FE" w:rsidRPr="004126FE" w:rsidRDefault="004126FE" w:rsidP="004126FE">
                  <w:pPr>
                    <w:contextualSpacing/>
                    <w:textAlignment w:val="baseline"/>
                    <w:rPr>
                      <w:rFonts w:eastAsia="MS Mincho"/>
                      <w:color w:val="000000"/>
                      <w:sz w:val="18"/>
                      <w:szCs w:val="18"/>
                      <w:highlight w:val="yellow"/>
                      <w:lang w:val="en-US" w:eastAsia="ja-JP"/>
                    </w:rPr>
                  </w:pPr>
                  <w:r w:rsidRPr="004126FE">
                    <w:rPr>
                      <w:rFonts w:eastAsia="MS Mincho"/>
                      <w:sz w:val="18"/>
                      <w:szCs w:val="18"/>
                      <w:highlight w:val="yellow"/>
                      <w:lang w:val="en-US" w:eastAsia="ja-JP"/>
                    </w:rPr>
                    <w:t xml:space="preserve">[3. </w:t>
                  </w:r>
                  <w:r w:rsidRPr="004126FE">
                    <w:rPr>
                      <w:rFonts w:eastAsia="Times New Roman"/>
                      <w:sz w:val="18"/>
                      <w:szCs w:val="18"/>
                      <w:highlight w:val="yellow"/>
                      <w:lang w:val="en-US" w:eastAsia="ja-JP"/>
                    </w:rPr>
                    <w:t xml:space="preserve">For RACH configuration Option 2, support separate configuration of </w:t>
                  </w:r>
                  <w:r w:rsidRPr="004126FE">
                    <w:rPr>
                      <w:rFonts w:eastAsia="Times New Roman"/>
                      <w:i/>
                      <w:iCs/>
                      <w:sz w:val="18"/>
                      <w:szCs w:val="18"/>
                      <w:highlight w:val="yellow"/>
                      <w:lang w:val="en-US" w:eastAsia="ja-JP"/>
                    </w:rPr>
                    <w:t>rsrp-ThresholdMsg1-RepetitionNum2/4/8</w:t>
                  </w:r>
                  <w:r w:rsidRPr="004126FE">
                    <w:rPr>
                      <w:rFonts w:eastAsia="Times New Roman"/>
                      <w:sz w:val="18"/>
                      <w:szCs w:val="18"/>
                      <w:highlight w:val="yellow"/>
                      <w:lang w:val="en-US" w:eastAsia="ja-JP"/>
                    </w:rPr>
                    <w:t xml:space="preserve"> and</w:t>
                  </w:r>
                  <w:r w:rsidRPr="004126FE">
                    <w:rPr>
                      <w:rFonts w:eastAsia="Times New Roman"/>
                      <w:i/>
                      <w:iCs/>
                      <w:sz w:val="18"/>
                      <w:szCs w:val="18"/>
                      <w:highlight w:val="yellow"/>
                      <w:lang w:val="en-US" w:eastAsia="ja-JP"/>
                    </w:rPr>
                    <w:t xml:space="preserve"> msg1-RepetitionNum</w:t>
                  </w:r>
                  <w:r w:rsidRPr="004126FE">
                    <w:rPr>
                      <w:rFonts w:eastAsia="Times New Roman"/>
                      <w:sz w:val="18"/>
                      <w:szCs w:val="18"/>
                      <w:highlight w:val="yellow"/>
                      <w:lang w:val="en-US" w:eastAsia="ja-JP"/>
                    </w:rPr>
                    <w:t xml:space="preserve"> for PRACH transmission with preamble repetitions within additional-ROs and PRACH transmission with preamble repetitions within legacy-ROs.</w:t>
                  </w:r>
                  <w:r w:rsidRPr="004126FE">
                    <w:rPr>
                      <w:rFonts w:eastAsia="MS Mincho"/>
                      <w:sz w:val="18"/>
                      <w:szCs w:val="18"/>
                      <w:highlight w:val="yellow"/>
                      <w:lang w:val="en-US" w:eastAsia="ja-JP"/>
                    </w:rPr>
                    <w:t>]</w:t>
                  </w:r>
                </w:p>
                <w:p w14:paraId="0850D3DD" w14:textId="77777777" w:rsidR="004126FE" w:rsidRPr="004126FE" w:rsidRDefault="004126FE" w:rsidP="004126FE">
                  <w:pPr>
                    <w:spacing w:after="0"/>
                    <w:rPr>
                      <w:rFonts w:eastAsia="MS Mincho"/>
                      <w:color w:val="000000"/>
                      <w:sz w:val="18"/>
                      <w:szCs w:val="18"/>
                      <w:lang w:val="en-US" w:eastAsia="ja-JP"/>
                    </w:rPr>
                  </w:pPr>
                  <w:r w:rsidRPr="004126FE">
                    <w:rPr>
                      <w:rFonts w:eastAsia="MS Mincho"/>
                      <w:color w:val="000000"/>
                      <w:sz w:val="18"/>
                      <w:szCs w:val="18"/>
                      <w:highlight w:val="yellow"/>
                      <w:lang w:val="en-US" w:eastAsia="ja-JP"/>
                    </w:rPr>
                    <w:t>FFS: 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hideMark/>
                </w:tcPr>
                <w:p w14:paraId="1FDC8A12" w14:textId="77777777" w:rsidR="004126FE" w:rsidRPr="004126FE" w:rsidRDefault="004126FE" w:rsidP="004126FE">
                  <w:pPr>
                    <w:keepLines/>
                    <w:spacing w:after="0"/>
                    <w:rPr>
                      <w:rFonts w:eastAsia="MS Mincho"/>
                      <w:color w:val="000000"/>
                      <w:sz w:val="18"/>
                      <w:szCs w:val="18"/>
                      <w:lang w:val="en-US" w:eastAsia="ja-JP"/>
                    </w:rPr>
                  </w:pPr>
                  <w:r w:rsidRPr="004126FE">
                    <w:rPr>
                      <w:rFonts w:eastAsia="MS Mincho"/>
                      <w:color w:val="000000"/>
                      <w:sz w:val="18"/>
                      <w:szCs w:val="18"/>
                      <w:highlight w:val="yellow"/>
                      <w:lang w:val="en-US" w:eastAsia="ja-JP"/>
                    </w:rPr>
                    <w:t>[</w:t>
                  </w:r>
                  <w:r w:rsidRPr="004126FE">
                    <w:rPr>
                      <w:color w:val="000000"/>
                      <w:sz w:val="18"/>
                      <w:szCs w:val="18"/>
                      <w:highlight w:val="yellow"/>
                      <w:lang w:val="en-US" w:eastAsia="zh-CN"/>
                    </w:rPr>
                    <w:t>60</w:t>
                  </w:r>
                  <w:r w:rsidRPr="004126FE">
                    <w:rPr>
                      <w:rFonts w:eastAsia="MS Mincho"/>
                      <w:color w:val="000000"/>
                      <w:sz w:val="18"/>
                      <w:szCs w:val="18"/>
                      <w:highlight w:val="yellow"/>
                      <w:lang w:val="en-US" w:eastAsia="ja-JP"/>
                    </w:rPr>
                    <w:t xml:space="preserve">-3 or </w:t>
                  </w:r>
                  <w:r w:rsidRPr="004126FE">
                    <w:rPr>
                      <w:color w:val="000000"/>
                      <w:sz w:val="18"/>
                      <w:szCs w:val="18"/>
                      <w:highlight w:val="yellow"/>
                      <w:lang w:val="en-US" w:eastAsia="zh-CN"/>
                    </w:rPr>
                    <w:t>60</w:t>
                  </w:r>
                  <w:r w:rsidRPr="004126FE">
                    <w:rPr>
                      <w:rFonts w:eastAsia="MS Mincho"/>
                      <w:color w:val="000000"/>
                      <w:sz w:val="18"/>
                      <w:szCs w:val="18"/>
                      <w:highlight w:val="yellow"/>
                      <w:lang w:val="en-US" w:eastAsia="ja-JP"/>
                    </w:rPr>
                    <w:t>-4, 54-1]</w:t>
                  </w:r>
                </w:p>
              </w:tc>
              <w:tc>
                <w:tcPr>
                  <w:tcW w:w="129" w:type="pct"/>
                  <w:tcBorders>
                    <w:top w:val="single" w:sz="4" w:space="0" w:color="auto"/>
                    <w:left w:val="single" w:sz="4" w:space="0" w:color="auto"/>
                    <w:bottom w:val="single" w:sz="4" w:space="0" w:color="auto"/>
                    <w:right w:val="single" w:sz="4" w:space="0" w:color="auto"/>
                  </w:tcBorders>
                  <w:hideMark/>
                </w:tcPr>
                <w:p w14:paraId="6AA9A4A3" w14:textId="77777777" w:rsidR="004126FE" w:rsidRPr="004126FE" w:rsidRDefault="004126FE" w:rsidP="004126FE">
                  <w:pPr>
                    <w:keepLines/>
                    <w:spacing w:after="0"/>
                    <w:jc w:val="center"/>
                    <w:rPr>
                      <w:color w:val="000000"/>
                      <w:sz w:val="18"/>
                      <w:szCs w:val="18"/>
                      <w:lang w:val="en-US" w:eastAsia="zh-CN"/>
                    </w:rPr>
                  </w:pPr>
                  <w:r w:rsidRPr="004126FE">
                    <w:rPr>
                      <w:color w:val="000000"/>
                      <w:sz w:val="18"/>
                      <w:szCs w:val="18"/>
                      <w:lang w:val="en-US"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091DE1BA" w14:textId="77777777" w:rsidR="004126FE" w:rsidRPr="004126FE" w:rsidRDefault="004126FE" w:rsidP="004126FE">
                  <w:pPr>
                    <w:keepLines/>
                    <w:spacing w:after="0"/>
                    <w:jc w:val="center"/>
                    <w:rPr>
                      <w:color w:val="000000"/>
                      <w:sz w:val="18"/>
                      <w:szCs w:val="18"/>
                      <w:lang w:val="en-US" w:eastAsia="zh-CN"/>
                    </w:rPr>
                  </w:pPr>
                  <w:r w:rsidRPr="004126FE">
                    <w:rPr>
                      <w:color w:val="000000"/>
                      <w:sz w:val="18"/>
                      <w:szCs w:val="18"/>
                      <w:lang w:val="en-US"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5A694E3F" w14:textId="77777777" w:rsidR="004126FE" w:rsidRPr="004126FE" w:rsidRDefault="004126FE" w:rsidP="004126FE">
                  <w:pPr>
                    <w:keepLines/>
                    <w:spacing w:after="0"/>
                    <w:rPr>
                      <w:rFonts w:eastAsia="MS Mincho"/>
                      <w:color w:val="000000"/>
                      <w:sz w:val="18"/>
                      <w:szCs w:val="18"/>
                      <w:lang w:val="en-US" w:eastAsia="ja-JP"/>
                    </w:rPr>
                  </w:pPr>
                  <w:r w:rsidRPr="004126FE">
                    <w:rPr>
                      <w:rFonts w:eastAsia="Times New Roman"/>
                      <w:color w:val="000000"/>
                      <w:sz w:val="18"/>
                      <w:szCs w:val="18"/>
                      <w:lang w:val="en-US" w:eastAsia="zh-CN"/>
                    </w:rPr>
                    <w:t>Preamble repetition within additional-ROs is not supported</w:t>
                  </w:r>
                </w:p>
              </w:tc>
              <w:tc>
                <w:tcPr>
                  <w:tcW w:w="189" w:type="pct"/>
                  <w:tcBorders>
                    <w:top w:val="single" w:sz="4" w:space="0" w:color="auto"/>
                    <w:left w:val="single" w:sz="4" w:space="0" w:color="auto"/>
                    <w:bottom w:val="single" w:sz="4" w:space="0" w:color="auto"/>
                    <w:right w:val="single" w:sz="4" w:space="0" w:color="auto"/>
                  </w:tcBorders>
                  <w:hideMark/>
                </w:tcPr>
                <w:p w14:paraId="14EBB123" w14:textId="77777777" w:rsidR="004126FE" w:rsidRPr="004126FE" w:rsidRDefault="004126FE" w:rsidP="004126FE">
                  <w:pPr>
                    <w:keepLines/>
                    <w:spacing w:after="0"/>
                    <w:jc w:val="center"/>
                    <w:rPr>
                      <w:rFonts w:eastAsia="MS Mincho"/>
                      <w:color w:val="000000"/>
                      <w:sz w:val="18"/>
                      <w:szCs w:val="18"/>
                      <w:lang w:val="en-US" w:eastAsia="ja-JP"/>
                    </w:rPr>
                  </w:pPr>
                  <w:r w:rsidRPr="004126FE">
                    <w:rPr>
                      <w:rFonts w:eastAsia="MS Mincho"/>
                      <w:color w:val="000000"/>
                      <w:sz w:val="18"/>
                      <w:szCs w:val="18"/>
                      <w:highlight w:val="yellow"/>
                      <w:lang w:val="en-US" w:eastAsia="ja-JP"/>
                    </w:rPr>
                    <w:t>[</w:t>
                  </w:r>
                  <w:r w:rsidRPr="004126FE">
                    <w:rPr>
                      <w:color w:val="000000"/>
                      <w:sz w:val="18"/>
                      <w:szCs w:val="18"/>
                      <w:highlight w:val="yellow"/>
                      <w:lang w:val="en-US" w:eastAsia="zh-CN"/>
                    </w:rPr>
                    <w:t>Per Band</w:t>
                  </w:r>
                  <w:r w:rsidRPr="004126FE">
                    <w:rPr>
                      <w:rFonts w:eastAsia="MS Mincho"/>
                      <w:color w:val="000000"/>
                      <w:sz w:val="18"/>
                      <w:szCs w:val="18"/>
                      <w:highlight w:val="yellow"/>
                      <w:lang w:val="en-US" w:eastAsia="ja-JP"/>
                    </w:rPr>
                    <w:t>]</w:t>
                  </w:r>
                </w:p>
              </w:tc>
              <w:tc>
                <w:tcPr>
                  <w:tcW w:w="167" w:type="pct"/>
                  <w:tcBorders>
                    <w:top w:val="single" w:sz="4" w:space="0" w:color="auto"/>
                    <w:left w:val="single" w:sz="4" w:space="0" w:color="auto"/>
                    <w:bottom w:val="single" w:sz="4" w:space="0" w:color="auto"/>
                    <w:right w:val="single" w:sz="4" w:space="0" w:color="auto"/>
                  </w:tcBorders>
                  <w:hideMark/>
                </w:tcPr>
                <w:p w14:paraId="30F754EC" w14:textId="77777777" w:rsidR="004126FE" w:rsidRPr="004126FE" w:rsidRDefault="004126FE" w:rsidP="004126FE">
                  <w:pPr>
                    <w:keepLines/>
                    <w:spacing w:after="0"/>
                    <w:jc w:val="center"/>
                    <w:rPr>
                      <w:color w:val="000000"/>
                      <w:sz w:val="18"/>
                      <w:szCs w:val="18"/>
                      <w:lang w:val="en-US" w:eastAsia="zh-CN"/>
                    </w:rPr>
                  </w:pPr>
                  <w:r w:rsidRPr="004126FE">
                    <w:rPr>
                      <w:color w:val="000000"/>
                      <w:sz w:val="18"/>
                      <w:szCs w:val="18"/>
                      <w:lang w:val="en-US"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1B81A6F8" w14:textId="77777777" w:rsidR="004126FE" w:rsidRPr="004126FE" w:rsidRDefault="004126FE" w:rsidP="004126FE">
                  <w:pPr>
                    <w:keepLines/>
                    <w:spacing w:after="0"/>
                    <w:jc w:val="center"/>
                    <w:rPr>
                      <w:color w:val="000000"/>
                      <w:sz w:val="18"/>
                      <w:szCs w:val="18"/>
                      <w:lang w:val="en-US" w:eastAsia="zh-CN"/>
                    </w:rPr>
                  </w:pPr>
                  <w:r w:rsidRPr="004126FE">
                    <w:rPr>
                      <w:color w:val="000000"/>
                      <w:sz w:val="18"/>
                      <w:szCs w:val="18"/>
                      <w:lang w:val="en-US"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57EF4BA3" w14:textId="77777777" w:rsidR="004126FE" w:rsidRPr="004126FE" w:rsidRDefault="004126FE" w:rsidP="004126FE">
                  <w:pPr>
                    <w:keepLines/>
                    <w:spacing w:after="0"/>
                    <w:jc w:val="center"/>
                    <w:rPr>
                      <w:color w:val="000000"/>
                      <w:sz w:val="18"/>
                      <w:szCs w:val="18"/>
                      <w:lang w:val="en-US" w:eastAsia="ja-JP"/>
                    </w:rPr>
                  </w:pPr>
                  <w:r w:rsidRPr="004126FE">
                    <w:rPr>
                      <w:color w:val="000000"/>
                      <w:sz w:val="18"/>
                      <w:szCs w:val="18"/>
                      <w:lang w:val="en-US" w:eastAsia="zh-CN"/>
                    </w:rPr>
                    <w:t>n/a</w:t>
                  </w:r>
                </w:p>
              </w:tc>
              <w:tc>
                <w:tcPr>
                  <w:tcW w:w="50" w:type="pct"/>
                  <w:tcBorders>
                    <w:top w:val="single" w:sz="4" w:space="0" w:color="auto"/>
                    <w:left w:val="single" w:sz="4" w:space="0" w:color="auto"/>
                    <w:bottom w:val="single" w:sz="4" w:space="0" w:color="auto"/>
                    <w:right w:val="single" w:sz="4" w:space="0" w:color="auto"/>
                  </w:tcBorders>
                </w:tcPr>
                <w:p w14:paraId="12359A5D" w14:textId="77777777" w:rsidR="004126FE" w:rsidRPr="004126FE" w:rsidRDefault="004126FE" w:rsidP="004126FE">
                  <w:pPr>
                    <w:keepLines/>
                    <w:spacing w:after="0"/>
                    <w:rPr>
                      <w:rFonts w:eastAsia="MS Mincho"/>
                      <w:color w:val="000000"/>
                      <w:sz w:val="18"/>
                      <w:szCs w:val="18"/>
                      <w:lang w:val="en-US" w:eastAsia="ja-JP"/>
                    </w:rPr>
                  </w:pPr>
                </w:p>
              </w:tc>
              <w:tc>
                <w:tcPr>
                  <w:tcW w:w="395" w:type="pct"/>
                  <w:tcBorders>
                    <w:top w:val="single" w:sz="4" w:space="0" w:color="auto"/>
                    <w:left w:val="single" w:sz="4" w:space="0" w:color="auto"/>
                    <w:bottom w:val="single" w:sz="4" w:space="0" w:color="auto"/>
                    <w:right w:val="single" w:sz="4" w:space="0" w:color="auto"/>
                  </w:tcBorders>
                  <w:hideMark/>
                </w:tcPr>
                <w:p w14:paraId="2D6F95B6" w14:textId="77777777" w:rsidR="004126FE" w:rsidRPr="004126FE" w:rsidRDefault="004126FE" w:rsidP="004126FE">
                  <w:pPr>
                    <w:keepLines/>
                    <w:spacing w:after="0"/>
                    <w:rPr>
                      <w:color w:val="000000"/>
                      <w:sz w:val="18"/>
                      <w:szCs w:val="18"/>
                      <w:lang w:val="en-US" w:eastAsia="ja-JP"/>
                    </w:rPr>
                  </w:pPr>
                  <w:r w:rsidRPr="004126FE">
                    <w:rPr>
                      <w:color w:val="000000"/>
                      <w:sz w:val="18"/>
                      <w:szCs w:val="18"/>
                      <w:lang w:val="en-US" w:eastAsia="ja-JP"/>
                    </w:rPr>
                    <w:t>Optional with capability signalling</w:t>
                  </w:r>
                </w:p>
              </w:tc>
            </w:tr>
          </w:tbl>
          <w:p w14:paraId="4B7E40FB" w14:textId="77777777" w:rsidR="004126FE" w:rsidRDefault="004126FE" w:rsidP="004126FE">
            <w:pPr>
              <w:widowControl w:val="0"/>
              <w:overflowPunct/>
              <w:autoSpaceDE/>
              <w:autoSpaceDN/>
              <w:adjustRightInd/>
              <w:spacing w:after="0"/>
              <w:rPr>
                <w:rFonts w:eastAsia="MS Mincho"/>
                <w:sz w:val="22"/>
                <w:szCs w:val="18"/>
                <w:lang w:val="en-US" w:eastAsia="zh-CN"/>
              </w:rPr>
            </w:pPr>
          </w:p>
          <w:p w14:paraId="022293AE" w14:textId="77777777" w:rsidR="004126FE" w:rsidRPr="004126FE" w:rsidRDefault="004126FE" w:rsidP="004126FE">
            <w:pPr>
              <w:pStyle w:val="Heading4"/>
              <w:numPr>
                <w:ilvl w:val="0"/>
                <w:numId w:val="0"/>
              </w:numPr>
              <w:spacing w:before="0" w:after="0"/>
              <w:ind w:left="864" w:hanging="864"/>
              <w:rPr>
                <w:rFonts w:ascii="Times New Roman" w:hAnsi="Times New Roman"/>
                <w:b/>
                <w:bCs/>
                <w:sz w:val="20"/>
                <w:highlight w:val="yellow"/>
                <w:lang w:val="en-US"/>
              </w:rPr>
            </w:pPr>
            <w:r w:rsidRPr="004126FE">
              <w:rPr>
                <w:rFonts w:ascii="Times New Roman" w:hAnsi="Times New Roman"/>
                <w:b/>
                <w:bCs/>
                <w:i/>
                <w:sz w:val="20"/>
                <w:highlight w:val="yellow"/>
                <w:lang w:val="en-US"/>
              </w:rPr>
              <w:t>Proposal 3-4-1:</w:t>
            </w:r>
          </w:p>
          <w:p w14:paraId="03881C02" w14:textId="77777777" w:rsidR="004126FE" w:rsidRPr="004126FE" w:rsidRDefault="004126FE" w:rsidP="004126FE">
            <w:pPr>
              <w:spacing w:after="0"/>
              <w:jc w:val="both"/>
              <w:rPr>
                <w:rFonts w:eastAsia="MS Mincho"/>
              </w:rPr>
            </w:pPr>
            <w:r w:rsidRPr="004126FE">
              <w:rPr>
                <w:rFonts w:eastAsia="MS Mincho"/>
              </w:rPr>
              <w:t>Introduce following FG for Msg.3 repetition in SBFD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099"/>
              <w:gridCol w:w="6538"/>
              <w:gridCol w:w="516"/>
              <w:gridCol w:w="557"/>
              <w:gridCol w:w="436"/>
              <w:gridCol w:w="1306"/>
              <w:gridCol w:w="656"/>
              <w:gridCol w:w="586"/>
              <w:gridCol w:w="436"/>
              <w:gridCol w:w="436"/>
              <w:gridCol w:w="222"/>
              <w:gridCol w:w="926"/>
            </w:tblGrid>
            <w:tr w:rsidR="004126FE" w:rsidRPr="004126FE" w14:paraId="7039F57F" w14:textId="77777777" w:rsidTr="004126FE">
              <w:trPr>
                <w:trHeight w:val="20"/>
              </w:trPr>
              <w:tc>
                <w:tcPr>
                  <w:tcW w:w="98" w:type="pct"/>
                  <w:tcBorders>
                    <w:top w:val="single" w:sz="4" w:space="0" w:color="auto"/>
                    <w:left w:val="single" w:sz="4" w:space="0" w:color="auto"/>
                    <w:bottom w:val="single" w:sz="4" w:space="0" w:color="auto"/>
                    <w:right w:val="single" w:sz="4" w:space="0" w:color="auto"/>
                  </w:tcBorders>
                  <w:hideMark/>
                </w:tcPr>
                <w:p w14:paraId="17A72923" w14:textId="77777777" w:rsidR="004126FE" w:rsidRPr="004126FE" w:rsidRDefault="004126FE" w:rsidP="004126FE">
                  <w:pPr>
                    <w:keepLines/>
                    <w:spacing w:after="0"/>
                    <w:rPr>
                      <w:rFonts w:eastAsiaTheme="minorEastAsia"/>
                      <w:color w:val="000000"/>
                      <w:sz w:val="18"/>
                      <w:szCs w:val="18"/>
                      <w:lang w:val="en-US" w:eastAsia="zh-CN"/>
                    </w:rPr>
                  </w:pPr>
                  <w:r w:rsidRPr="004126FE">
                    <w:rPr>
                      <w:rFonts w:eastAsia="MS Mincho"/>
                      <w:color w:val="000000"/>
                      <w:sz w:val="18"/>
                      <w:szCs w:val="18"/>
                      <w:lang w:val="en-US"/>
                    </w:rPr>
                    <w:lastRenderedPageBreak/>
                    <w:t>60-6</w:t>
                  </w:r>
                </w:p>
              </w:tc>
              <w:tc>
                <w:tcPr>
                  <w:tcW w:w="469" w:type="pct"/>
                  <w:tcBorders>
                    <w:top w:val="single" w:sz="4" w:space="0" w:color="auto"/>
                    <w:left w:val="single" w:sz="4" w:space="0" w:color="auto"/>
                    <w:bottom w:val="single" w:sz="4" w:space="0" w:color="auto"/>
                    <w:right w:val="single" w:sz="4" w:space="0" w:color="auto"/>
                  </w:tcBorders>
                  <w:hideMark/>
                </w:tcPr>
                <w:p w14:paraId="02E1D4DD" w14:textId="77777777" w:rsidR="004126FE" w:rsidRPr="004126FE" w:rsidRDefault="004126FE" w:rsidP="004126FE">
                  <w:pPr>
                    <w:keepLines/>
                    <w:spacing w:after="0"/>
                    <w:rPr>
                      <w:rFonts w:eastAsiaTheme="minorEastAsia"/>
                      <w:color w:val="000000"/>
                      <w:sz w:val="18"/>
                      <w:szCs w:val="18"/>
                      <w:lang w:val="en-US" w:eastAsia="ja-JP"/>
                    </w:rPr>
                  </w:pPr>
                  <w:r w:rsidRPr="004126FE">
                    <w:rPr>
                      <w:rFonts w:eastAsiaTheme="minorEastAsia"/>
                      <w:color w:val="000000"/>
                      <w:sz w:val="18"/>
                      <w:szCs w:val="18"/>
                      <w:lang w:val="en-US"/>
                    </w:rPr>
                    <w:t>Msg.3</w:t>
                  </w:r>
                  <w:r w:rsidRPr="004126FE">
                    <w:rPr>
                      <w:color w:val="000000"/>
                      <w:sz w:val="18"/>
                      <w:szCs w:val="18"/>
                      <w:lang w:val="en-US" w:eastAsia="zh-CN"/>
                    </w:rPr>
                    <w:t xml:space="preserve"> repetition </w:t>
                  </w:r>
                  <w:r w:rsidRPr="004126FE">
                    <w:rPr>
                      <w:rFonts w:eastAsiaTheme="minorEastAsia"/>
                      <w:color w:val="000000"/>
                      <w:sz w:val="18"/>
                      <w:szCs w:val="18"/>
                      <w:lang w:val="en-US"/>
                    </w:rPr>
                    <w:t>in SBFD symbols</w:t>
                  </w:r>
                </w:p>
              </w:tc>
              <w:tc>
                <w:tcPr>
                  <w:tcW w:w="2388" w:type="pct"/>
                  <w:tcBorders>
                    <w:top w:val="single" w:sz="4" w:space="0" w:color="auto"/>
                    <w:left w:val="single" w:sz="4" w:space="0" w:color="auto"/>
                    <w:bottom w:val="single" w:sz="4" w:space="0" w:color="auto"/>
                    <w:right w:val="single" w:sz="4" w:space="0" w:color="auto"/>
                  </w:tcBorders>
                  <w:hideMark/>
                </w:tcPr>
                <w:p w14:paraId="2CAFCC82" w14:textId="77777777" w:rsidR="004126FE" w:rsidRPr="004126FE" w:rsidRDefault="004126FE" w:rsidP="004126FE">
                  <w:pPr>
                    <w:spacing w:after="0"/>
                    <w:rPr>
                      <w:rFonts w:eastAsiaTheme="minorEastAsia"/>
                      <w:color w:val="000000"/>
                      <w:sz w:val="18"/>
                      <w:szCs w:val="18"/>
                      <w:lang w:val="en-US"/>
                    </w:rPr>
                  </w:pPr>
                  <w:r w:rsidRPr="004126FE">
                    <w:rPr>
                      <w:rFonts w:eastAsia="MS Gothic"/>
                      <w:color w:val="000000"/>
                      <w:sz w:val="18"/>
                      <w:szCs w:val="18"/>
                      <w:lang w:val="en-US"/>
                    </w:rPr>
                    <w:t>Support of repetition of PUSCH transmission scheduled by RAR UL grant and DCI format 0_0 with CRC scrambled by TC-RNTI</w:t>
                  </w:r>
                  <w:r w:rsidRPr="004126FE">
                    <w:rPr>
                      <w:rFonts w:eastAsiaTheme="minorEastAsia"/>
                      <w:color w:val="000000"/>
                      <w:sz w:val="18"/>
                      <w:szCs w:val="18"/>
                      <w:lang w:val="en-US"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hideMark/>
                </w:tcPr>
                <w:p w14:paraId="6F456B7C" w14:textId="77777777" w:rsidR="004126FE" w:rsidRPr="004126FE" w:rsidRDefault="004126FE" w:rsidP="004126FE">
                  <w:pPr>
                    <w:keepLines/>
                    <w:spacing w:after="0"/>
                    <w:rPr>
                      <w:rFonts w:eastAsia="MS Mincho"/>
                      <w:color w:val="000000"/>
                      <w:sz w:val="18"/>
                      <w:szCs w:val="18"/>
                      <w:lang w:val="en-US"/>
                    </w:rPr>
                  </w:pPr>
                  <w:r w:rsidRPr="004126FE">
                    <w:rPr>
                      <w:rFonts w:eastAsia="MS Mincho"/>
                      <w:color w:val="000000"/>
                      <w:sz w:val="18"/>
                      <w:szCs w:val="18"/>
                      <w:highlight w:val="yellow"/>
                      <w:lang w:val="en-US"/>
                    </w:rPr>
                    <w:t>[</w:t>
                  </w:r>
                  <w:r w:rsidRPr="004126FE">
                    <w:rPr>
                      <w:color w:val="000000"/>
                      <w:sz w:val="18"/>
                      <w:szCs w:val="18"/>
                      <w:highlight w:val="yellow"/>
                      <w:lang w:val="en-US" w:eastAsia="zh-CN"/>
                    </w:rPr>
                    <w:t>60</w:t>
                  </w:r>
                  <w:r w:rsidRPr="004126FE">
                    <w:rPr>
                      <w:rFonts w:eastAsia="MS Mincho"/>
                      <w:color w:val="000000"/>
                      <w:sz w:val="18"/>
                      <w:szCs w:val="18"/>
                      <w:highlight w:val="yellow"/>
                      <w:lang w:val="en-US"/>
                    </w:rPr>
                    <w:t>-</w:t>
                  </w:r>
                  <w:r w:rsidRPr="004126FE">
                    <w:rPr>
                      <w:color w:val="000000"/>
                      <w:sz w:val="18"/>
                      <w:szCs w:val="18"/>
                      <w:highlight w:val="yellow"/>
                      <w:lang w:val="en-US" w:eastAsia="zh-CN"/>
                    </w:rPr>
                    <w:t>3</w:t>
                  </w:r>
                  <w:r w:rsidRPr="004126FE">
                    <w:rPr>
                      <w:rFonts w:eastAsia="MS Mincho"/>
                      <w:color w:val="000000"/>
                      <w:sz w:val="18"/>
                      <w:szCs w:val="18"/>
                      <w:highlight w:val="yellow"/>
                      <w:lang w:val="en-US"/>
                    </w:rPr>
                    <w:t xml:space="preserve"> or </w:t>
                  </w:r>
                  <w:r w:rsidRPr="004126FE">
                    <w:rPr>
                      <w:color w:val="000000"/>
                      <w:sz w:val="18"/>
                      <w:szCs w:val="18"/>
                      <w:highlight w:val="yellow"/>
                      <w:lang w:val="en-US" w:eastAsia="zh-CN"/>
                    </w:rPr>
                    <w:t>60</w:t>
                  </w:r>
                  <w:r w:rsidRPr="004126FE">
                    <w:rPr>
                      <w:rFonts w:eastAsia="MS Mincho"/>
                      <w:color w:val="000000"/>
                      <w:sz w:val="18"/>
                      <w:szCs w:val="18"/>
                      <w:highlight w:val="yellow"/>
                      <w:lang w:val="en-US"/>
                    </w:rPr>
                    <w:t>-</w:t>
                  </w:r>
                  <w:r w:rsidRPr="004126FE">
                    <w:rPr>
                      <w:color w:val="000000"/>
                      <w:sz w:val="18"/>
                      <w:szCs w:val="18"/>
                      <w:highlight w:val="yellow"/>
                      <w:lang w:val="en-US" w:eastAsia="zh-CN"/>
                    </w:rPr>
                    <w:t>4</w:t>
                  </w:r>
                  <w:r w:rsidRPr="004126FE">
                    <w:rPr>
                      <w:rFonts w:eastAsia="MS Mincho"/>
                      <w:color w:val="000000"/>
                      <w:sz w:val="18"/>
                      <w:szCs w:val="18"/>
                      <w:highlight w:val="yellow"/>
                      <w:lang w:val="en-US"/>
                    </w:rPr>
                    <w:t>, 30-6]</w:t>
                  </w:r>
                </w:p>
              </w:tc>
              <w:tc>
                <w:tcPr>
                  <w:tcW w:w="129" w:type="pct"/>
                  <w:tcBorders>
                    <w:top w:val="single" w:sz="4" w:space="0" w:color="auto"/>
                    <w:left w:val="single" w:sz="4" w:space="0" w:color="auto"/>
                    <w:bottom w:val="single" w:sz="4" w:space="0" w:color="auto"/>
                    <w:right w:val="single" w:sz="4" w:space="0" w:color="auto"/>
                  </w:tcBorders>
                  <w:hideMark/>
                </w:tcPr>
                <w:p w14:paraId="55395B7C" w14:textId="77777777" w:rsidR="004126FE" w:rsidRPr="004126FE" w:rsidRDefault="004126FE" w:rsidP="004126FE">
                  <w:pPr>
                    <w:keepLines/>
                    <w:spacing w:after="0"/>
                    <w:jc w:val="center"/>
                    <w:rPr>
                      <w:color w:val="000000"/>
                      <w:sz w:val="18"/>
                      <w:szCs w:val="18"/>
                      <w:lang w:val="en-US" w:eastAsia="zh-CN"/>
                    </w:rPr>
                  </w:pPr>
                  <w:r w:rsidRPr="004126FE">
                    <w:rPr>
                      <w:color w:val="000000"/>
                      <w:sz w:val="18"/>
                      <w:szCs w:val="18"/>
                      <w:lang w:val="en-US"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147787C8" w14:textId="77777777" w:rsidR="004126FE" w:rsidRPr="004126FE" w:rsidRDefault="004126FE" w:rsidP="004126FE">
                  <w:pPr>
                    <w:keepLines/>
                    <w:spacing w:after="0"/>
                    <w:jc w:val="center"/>
                    <w:rPr>
                      <w:color w:val="000000"/>
                      <w:sz w:val="18"/>
                      <w:szCs w:val="18"/>
                      <w:lang w:val="en-US" w:eastAsia="zh-CN"/>
                    </w:rPr>
                  </w:pPr>
                  <w:r w:rsidRPr="004126FE">
                    <w:rPr>
                      <w:color w:val="000000"/>
                      <w:sz w:val="18"/>
                      <w:szCs w:val="18"/>
                      <w:lang w:val="en-US"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48A0AE11" w14:textId="77777777" w:rsidR="004126FE" w:rsidRPr="004126FE" w:rsidRDefault="004126FE" w:rsidP="004126FE">
                  <w:pPr>
                    <w:keepLines/>
                    <w:spacing w:after="0"/>
                    <w:rPr>
                      <w:rFonts w:eastAsiaTheme="minorEastAsia"/>
                      <w:color w:val="000000"/>
                      <w:sz w:val="18"/>
                      <w:szCs w:val="18"/>
                      <w:lang w:val="en-US" w:eastAsia="ja-JP"/>
                    </w:rPr>
                  </w:pPr>
                  <w:r w:rsidRPr="004126FE">
                    <w:rPr>
                      <w:rFonts w:eastAsiaTheme="minorEastAsia"/>
                      <w:color w:val="000000"/>
                      <w:sz w:val="18"/>
                      <w:szCs w:val="18"/>
                      <w:lang w:val="en-US"/>
                    </w:rPr>
                    <w:t>Msg.3 repetition in SBFD symbols</w:t>
                  </w:r>
                  <w:r w:rsidRPr="004126FE">
                    <w:rPr>
                      <w:color w:val="000000"/>
                      <w:sz w:val="18"/>
                      <w:szCs w:val="18"/>
                      <w:lang w:val="en-US"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hideMark/>
                </w:tcPr>
                <w:p w14:paraId="574294AC" w14:textId="77777777" w:rsidR="004126FE" w:rsidRPr="004126FE" w:rsidRDefault="004126FE" w:rsidP="004126FE">
                  <w:pPr>
                    <w:keepLines/>
                    <w:spacing w:after="0"/>
                    <w:jc w:val="center"/>
                    <w:rPr>
                      <w:rFonts w:eastAsiaTheme="minorEastAsia"/>
                      <w:color w:val="000000"/>
                      <w:sz w:val="18"/>
                      <w:szCs w:val="18"/>
                      <w:lang w:val="en-US"/>
                    </w:rPr>
                  </w:pPr>
                  <w:r w:rsidRPr="004126FE">
                    <w:rPr>
                      <w:rFonts w:eastAsiaTheme="minorEastAsia"/>
                      <w:color w:val="000000"/>
                      <w:sz w:val="18"/>
                      <w:szCs w:val="18"/>
                      <w:highlight w:val="yellow"/>
                      <w:lang w:val="en-US"/>
                    </w:rPr>
                    <w:t>[</w:t>
                  </w:r>
                  <w:r w:rsidRPr="004126FE">
                    <w:rPr>
                      <w:color w:val="000000"/>
                      <w:sz w:val="18"/>
                      <w:szCs w:val="18"/>
                      <w:highlight w:val="yellow"/>
                      <w:lang w:val="en-US" w:eastAsia="zh-CN"/>
                    </w:rPr>
                    <w:t>Per Band</w:t>
                  </w:r>
                  <w:r w:rsidRPr="004126FE">
                    <w:rPr>
                      <w:rFonts w:eastAsiaTheme="minorEastAsia"/>
                      <w:color w:val="000000"/>
                      <w:sz w:val="18"/>
                      <w:szCs w:val="18"/>
                      <w:highlight w:val="yellow"/>
                      <w:lang w:val="en-US"/>
                    </w:rPr>
                    <w:t>]</w:t>
                  </w:r>
                </w:p>
              </w:tc>
              <w:tc>
                <w:tcPr>
                  <w:tcW w:w="167" w:type="pct"/>
                  <w:tcBorders>
                    <w:top w:val="single" w:sz="4" w:space="0" w:color="auto"/>
                    <w:left w:val="single" w:sz="4" w:space="0" w:color="auto"/>
                    <w:bottom w:val="single" w:sz="4" w:space="0" w:color="auto"/>
                    <w:right w:val="single" w:sz="4" w:space="0" w:color="auto"/>
                  </w:tcBorders>
                  <w:hideMark/>
                </w:tcPr>
                <w:p w14:paraId="304E63CD" w14:textId="77777777" w:rsidR="004126FE" w:rsidRPr="004126FE" w:rsidRDefault="004126FE" w:rsidP="004126FE">
                  <w:pPr>
                    <w:keepLines/>
                    <w:spacing w:after="0"/>
                    <w:jc w:val="center"/>
                    <w:rPr>
                      <w:color w:val="000000"/>
                      <w:sz w:val="18"/>
                      <w:szCs w:val="18"/>
                      <w:lang w:val="en-US" w:eastAsia="zh-CN"/>
                    </w:rPr>
                  </w:pPr>
                  <w:r w:rsidRPr="004126FE">
                    <w:rPr>
                      <w:color w:val="000000"/>
                      <w:sz w:val="18"/>
                      <w:szCs w:val="18"/>
                      <w:lang w:val="en-US"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4A5776BB" w14:textId="77777777" w:rsidR="004126FE" w:rsidRPr="004126FE" w:rsidRDefault="004126FE" w:rsidP="004126FE">
                  <w:pPr>
                    <w:keepLines/>
                    <w:spacing w:after="0"/>
                    <w:jc w:val="center"/>
                    <w:rPr>
                      <w:color w:val="000000"/>
                      <w:sz w:val="18"/>
                      <w:szCs w:val="18"/>
                      <w:lang w:val="en-US" w:eastAsia="zh-CN"/>
                    </w:rPr>
                  </w:pPr>
                  <w:r w:rsidRPr="004126FE">
                    <w:rPr>
                      <w:color w:val="000000"/>
                      <w:sz w:val="18"/>
                      <w:szCs w:val="18"/>
                      <w:lang w:val="en-US"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1872B3CF" w14:textId="77777777" w:rsidR="004126FE" w:rsidRPr="004126FE" w:rsidRDefault="004126FE" w:rsidP="004126FE">
                  <w:pPr>
                    <w:keepLines/>
                    <w:spacing w:after="0"/>
                    <w:jc w:val="center"/>
                    <w:rPr>
                      <w:color w:val="000000"/>
                      <w:sz w:val="18"/>
                      <w:szCs w:val="18"/>
                      <w:lang w:val="en-US" w:eastAsia="ja-JP"/>
                    </w:rPr>
                  </w:pPr>
                  <w:r w:rsidRPr="004126FE">
                    <w:rPr>
                      <w:color w:val="000000"/>
                      <w:sz w:val="18"/>
                      <w:szCs w:val="18"/>
                      <w:lang w:val="en-US" w:eastAsia="zh-CN"/>
                    </w:rPr>
                    <w:t>n/a</w:t>
                  </w:r>
                </w:p>
              </w:tc>
              <w:tc>
                <w:tcPr>
                  <w:tcW w:w="50" w:type="pct"/>
                  <w:tcBorders>
                    <w:top w:val="single" w:sz="4" w:space="0" w:color="auto"/>
                    <w:left w:val="single" w:sz="4" w:space="0" w:color="auto"/>
                    <w:bottom w:val="single" w:sz="4" w:space="0" w:color="auto"/>
                    <w:right w:val="single" w:sz="4" w:space="0" w:color="auto"/>
                  </w:tcBorders>
                </w:tcPr>
                <w:p w14:paraId="0368D7CE" w14:textId="77777777" w:rsidR="004126FE" w:rsidRPr="004126FE" w:rsidRDefault="004126FE" w:rsidP="004126FE">
                  <w:pPr>
                    <w:keepLines/>
                    <w:spacing w:after="0"/>
                    <w:rPr>
                      <w:rFonts w:eastAsiaTheme="minorEastAsia"/>
                      <w:color w:val="000000"/>
                      <w:sz w:val="18"/>
                      <w:szCs w:val="18"/>
                      <w:lang w:val="en-US"/>
                    </w:rPr>
                  </w:pPr>
                </w:p>
              </w:tc>
              <w:tc>
                <w:tcPr>
                  <w:tcW w:w="395" w:type="pct"/>
                  <w:tcBorders>
                    <w:top w:val="single" w:sz="4" w:space="0" w:color="auto"/>
                    <w:left w:val="single" w:sz="4" w:space="0" w:color="auto"/>
                    <w:bottom w:val="single" w:sz="4" w:space="0" w:color="auto"/>
                    <w:right w:val="single" w:sz="4" w:space="0" w:color="auto"/>
                  </w:tcBorders>
                  <w:hideMark/>
                </w:tcPr>
                <w:p w14:paraId="682BB7E0" w14:textId="77777777" w:rsidR="004126FE" w:rsidRPr="004126FE" w:rsidRDefault="004126FE" w:rsidP="004126FE">
                  <w:pPr>
                    <w:keepLines/>
                    <w:spacing w:after="0"/>
                    <w:rPr>
                      <w:color w:val="000000"/>
                      <w:sz w:val="18"/>
                      <w:szCs w:val="18"/>
                      <w:lang w:val="en-US"/>
                    </w:rPr>
                  </w:pPr>
                  <w:r w:rsidRPr="004126FE">
                    <w:rPr>
                      <w:color w:val="000000"/>
                      <w:sz w:val="18"/>
                      <w:szCs w:val="18"/>
                      <w:lang w:val="en-US"/>
                    </w:rPr>
                    <w:t>Optional with capability signalling</w:t>
                  </w:r>
                </w:p>
              </w:tc>
            </w:tr>
          </w:tbl>
          <w:p w14:paraId="7A8C0344" w14:textId="77777777" w:rsidR="004126FE" w:rsidRPr="004126FE" w:rsidRDefault="004126FE" w:rsidP="004126FE">
            <w:pPr>
              <w:spacing w:afterLines="50" w:after="120"/>
              <w:jc w:val="both"/>
              <w:rPr>
                <w:rFonts w:eastAsiaTheme="minorEastAsia"/>
                <w:lang w:eastAsia="ja-JP"/>
              </w:rPr>
            </w:pPr>
          </w:p>
          <w:p w14:paraId="5C2F5889" w14:textId="77777777" w:rsidR="004126FE" w:rsidRPr="00456682" w:rsidRDefault="004126FE" w:rsidP="004126FE">
            <w:pPr>
              <w:widowControl w:val="0"/>
              <w:wordWrap w:val="0"/>
              <w:overflowPunct/>
              <w:autoSpaceDE/>
              <w:autoSpaceDN/>
              <w:adjustRightInd/>
              <w:spacing w:after="0"/>
              <w:rPr>
                <w:rFonts w:eastAsia="MS Mincho"/>
                <w:sz w:val="22"/>
                <w:lang w:val="en-US" w:eastAsia="zh-CN"/>
              </w:rPr>
            </w:pPr>
          </w:p>
        </w:tc>
      </w:tr>
      <w:bookmarkEnd w:id="37"/>
    </w:tbl>
    <w:p w14:paraId="580E2C97" w14:textId="77777777" w:rsidR="00456682" w:rsidRDefault="00456682" w:rsidP="00511FB1">
      <w:pPr>
        <w:jc w:val="both"/>
        <w:rPr>
          <w:lang w:val="en-US"/>
        </w:rPr>
      </w:pPr>
    </w:p>
    <w:p w14:paraId="2B8EC54B" w14:textId="48930871" w:rsidR="00F05DB1" w:rsidRDefault="00F05DB1" w:rsidP="00511FB1">
      <w:pPr>
        <w:autoSpaceDE/>
        <w:spacing w:after="0" w:line="288" w:lineRule="auto"/>
        <w:jc w:val="both"/>
        <w:rPr>
          <w:rFonts w:eastAsia="DengXian"/>
          <w:lang w:eastAsia="zh-CN"/>
        </w:rPr>
      </w:pPr>
      <w:bookmarkStart w:id="44" w:name="OLE_LINK476"/>
      <w:r>
        <w:rPr>
          <w:rFonts w:eastAsia="DengXian"/>
          <w:lang w:eastAsia="zh-CN"/>
        </w:rPr>
        <w:t>In RAN1#120</w:t>
      </w:r>
      <w:r w:rsidR="00FF05D4">
        <w:rPr>
          <w:rFonts w:eastAsia="DengXian"/>
          <w:lang w:eastAsia="zh-CN"/>
        </w:rPr>
        <w:t xml:space="preserve"> and RAN1#120bis</w:t>
      </w:r>
      <w:r>
        <w:rPr>
          <w:rFonts w:eastAsia="DengXian"/>
          <w:lang w:eastAsia="zh-CN"/>
        </w:rPr>
        <w:t xml:space="preserve">, RAN1 discussed some UE features for SBFD random access operation. We provide our views on the discussed issues below:   </w:t>
      </w:r>
    </w:p>
    <w:p w14:paraId="208FF385" w14:textId="77777777" w:rsidR="00F05DB1" w:rsidRDefault="00F05DB1" w:rsidP="00F05DB1">
      <w:pPr>
        <w:autoSpaceDE/>
        <w:spacing w:after="0" w:line="288" w:lineRule="auto"/>
        <w:rPr>
          <w:rFonts w:eastAsia="DengXian"/>
          <w:lang w:eastAsia="zh-CN"/>
        </w:rPr>
      </w:pPr>
    </w:p>
    <w:p w14:paraId="1F33A397" w14:textId="77777777" w:rsidR="00F05DB1" w:rsidRDefault="00F05DB1" w:rsidP="00F05DB1">
      <w:pPr>
        <w:autoSpaceDE/>
        <w:spacing w:after="120" w:line="288" w:lineRule="auto"/>
        <w:rPr>
          <w:rFonts w:ascii="Times" w:eastAsia="Yu Mincho" w:hAnsi="Times" w:cstheme="minorBidi"/>
          <w:b/>
          <w:bCs/>
          <w:szCs w:val="24"/>
          <w:u w:val="single"/>
          <w:lang w:val="en-US" w:eastAsia="ja-JP"/>
        </w:rPr>
      </w:pPr>
      <w:r>
        <w:rPr>
          <w:rFonts w:ascii="Times" w:eastAsia="Yu Mincho" w:hAnsi="Times"/>
          <w:b/>
          <w:bCs/>
          <w:szCs w:val="24"/>
          <w:u w:val="single"/>
          <w:lang w:eastAsia="ja-JP"/>
        </w:rPr>
        <w:t>Whether UE supporting SBFD random access needs to support at least Option 1</w:t>
      </w:r>
    </w:p>
    <w:p w14:paraId="1B17AD6D" w14:textId="5472DDD5" w:rsidR="00F05DB1" w:rsidRDefault="00F05DB1" w:rsidP="00511FB1">
      <w:pPr>
        <w:autoSpaceDE/>
        <w:spacing w:after="120" w:line="288" w:lineRule="auto"/>
        <w:jc w:val="both"/>
        <w:rPr>
          <w:rFonts w:eastAsia="DengXian"/>
          <w:szCs w:val="22"/>
          <w:lang w:eastAsia="zh-CN"/>
        </w:rPr>
      </w:pPr>
      <w:bookmarkStart w:id="45" w:name="OLE_LINK448"/>
      <w:r>
        <w:rPr>
          <w:rFonts w:eastAsia="DengXian"/>
          <w:lang w:eastAsia="zh-CN"/>
        </w:rPr>
        <w:t xml:space="preserve">There was a discussion on whether </w:t>
      </w:r>
      <w:bookmarkEnd w:id="45"/>
      <w:r>
        <w:rPr>
          <w:rFonts w:eastAsia="DengXian"/>
          <w:lang w:eastAsia="zh-CN"/>
        </w:rPr>
        <w:t>a UE supporting SBFD random access operation needs to support at least RACH configuration Option 1. According to RAN1 agreement from RAN1#117, a UE is not required to support both RACH configuration options. Therefore, if a UE only supports RACH configuration Option 2, that UE cannot have RACH configuration Option 1 as a default option. Although having a default RACH configuration option may be beneficial for a UE that supports both RACH configuration Options, the RAN1 agreement does not support defining a default RACH configuration Option.</w:t>
      </w:r>
    </w:p>
    <w:p w14:paraId="17580277" w14:textId="7D153ECD" w:rsidR="004F345A" w:rsidRPr="003971DC" w:rsidRDefault="00F05DB1" w:rsidP="003971DC">
      <w:pPr>
        <w:pStyle w:val="ListParagraph"/>
        <w:numPr>
          <w:ilvl w:val="0"/>
          <w:numId w:val="23"/>
        </w:numPr>
        <w:spacing w:after="60"/>
        <w:jc w:val="both"/>
        <w:rPr>
          <w:rFonts w:eastAsia="Batang"/>
          <w:b/>
          <w:i/>
          <w:sz w:val="20"/>
          <w:szCs w:val="20"/>
        </w:rPr>
      </w:pPr>
      <w:bookmarkStart w:id="46" w:name="OLE_LINK21"/>
      <w:bookmarkStart w:id="47" w:name="OLE_LINK451"/>
      <w:r w:rsidRPr="00F05DB1">
        <w:rPr>
          <w:rFonts w:eastAsia="Batang"/>
          <w:b/>
          <w:i/>
          <w:sz w:val="20"/>
          <w:szCs w:val="20"/>
        </w:rPr>
        <w:t xml:space="preserve">UE supporting SBFD random access supports Option 1 or Option 2 (i.e., no default option). </w:t>
      </w:r>
      <w:r w:rsidRPr="00F05DB1">
        <w:rPr>
          <w:rFonts w:ascii="Arial" w:eastAsia="Batang" w:hAnsi="Arial" w:cs="Arial"/>
          <w:b/>
          <w:iCs/>
          <w:sz w:val="20"/>
          <w:szCs w:val="20"/>
        </w:rPr>
        <w:t xml:space="preserve"> </w:t>
      </w:r>
      <w:bookmarkEnd w:id="44"/>
      <w:bookmarkEnd w:id="46"/>
      <w:bookmarkEnd w:id="47"/>
    </w:p>
    <w:p w14:paraId="1B0C045B" w14:textId="77777777" w:rsidR="003971DC" w:rsidRPr="003971DC" w:rsidRDefault="003971DC" w:rsidP="003971DC">
      <w:pPr>
        <w:pStyle w:val="ListParagraph"/>
        <w:spacing w:after="60"/>
        <w:ind w:left="0"/>
        <w:jc w:val="both"/>
        <w:rPr>
          <w:rFonts w:eastAsia="Batang"/>
          <w:b/>
          <w:i/>
          <w:sz w:val="20"/>
          <w:szCs w:val="20"/>
        </w:rPr>
      </w:pPr>
    </w:p>
    <w:p w14:paraId="19BFE7DE" w14:textId="59CFE383" w:rsidR="00F05DB1" w:rsidRDefault="00F05DB1" w:rsidP="00F05DB1">
      <w:pPr>
        <w:autoSpaceDE/>
        <w:spacing w:after="120" w:line="288" w:lineRule="auto"/>
        <w:rPr>
          <w:rFonts w:eastAsia="MS Mincho"/>
          <w:b/>
          <w:bCs/>
          <w:u w:val="single"/>
        </w:rPr>
      </w:pPr>
      <w:r>
        <w:rPr>
          <w:rFonts w:eastAsia="MS Mincho"/>
          <w:b/>
          <w:bCs/>
          <w:u w:val="single"/>
        </w:rPr>
        <w:t xml:space="preserve">Whether the support of </w:t>
      </w:r>
      <w:r w:rsidRPr="00AE0C66">
        <w:rPr>
          <w:rFonts w:eastAsia="MS Mincho"/>
          <w:b/>
          <w:bCs/>
          <w:u w:val="single"/>
        </w:rPr>
        <w:t>valid RO across SBFD and non-SBFD symbols is separate FG</w:t>
      </w:r>
    </w:p>
    <w:p w14:paraId="722EE884" w14:textId="57537115" w:rsidR="00F05DB1" w:rsidRDefault="00F05DB1" w:rsidP="00511FB1">
      <w:pPr>
        <w:autoSpaceDE/>
        <w:spacing w:after="120" w:line="288" w:lineRule="auto"/>
        <w:jc w:val="both"/>
        <w:rPr>
          <w:rFonts w:eastAsia="MS Mincho"/>
        </w:rPr>
      </w:pPr>
      <w:r>
        <w:rPr>
          <w:rFonts w:eastAsia="DengXian"/>
          <w:lang w:eastAsia="zh-CN"/>
        </w:rPr>
        <w:t xml:space="preserve">There was a discussion on whether </w:t>
      </w:r>
      <w:r>
        <w:rPr>
          <w:rFonts w:eastAsia="MS Mincho"/>
        </w:rPr>
        <w:t xml:space="preserve">the support of </w:t>
      </w:r>
      <w:bookmarkStart w:id="48" w:name="OLE_LINK449"/>
      <w:r>
        <w:rPr>
          <w:rFonts w:eastAsia="MS Mincho"/>
        </w:rPr>
        <w:t xml:space="preserve">valid RO across SBFD and non-SBFD symbols </w:t>
      </w:r>
      <w:bookmarkEnd w:id="48"/>
      <w:r w:rsidR="00511FB1">
        <w:rPr>
          <w:rFonts w:eastAsia="MS Mincho"/>
        </w:rPr>
        <w:t xml:space="preserve">should be part of </w:t>
      </w:r>
      <w:bookmarkStart w:id="49" w:name="OLE_LINK38"/>
      <w:r w:rsidR="00511FB1">
        <w:rPr>
          <w:lang w:eastAsia="zh-CN"/>
        </w:rPr>
        <w:t>FG 60-4</w:t>
      </w:r>
      <w:r w:rsidR="00511FB1">
        <w:rPr>
          <w:rFonts w:eastAsia="MS Mincho"/>
        </w:rPr>
        <w:t xml:space="preserve"> </w:t>
      </w:r>
      <w:bookmarkEnd w:id="49"/>
      <w:r w:rsidR="00511FB1">
        <w:rPr>
          <w:rFonts w:eastAsia="MS Mincho"/>
        </w:rPr>
        <w:t>or separate FG</w:t>
      </w:r>
      <w:r>
        <w:rPr>
          <w:rFonts w:eastAsia="MS Mincho"/>
        </w:rPr>
        <w:t xml:space="preserve">. Given that an RO across SBFD and non-SBFD symbols is only considered valid in RACH configuration Option 2, it is preferred to have support of valid RO across SBFD and non-SBFD symbols as a component of </w:t>
      </w:r>
      <w:r w:rsidR="00511FB1">
        <w:rPr>
          <w:lang w:eastAsia="zh-CN"/>
        </w:rPr>
        <w:t xml:space="preserve">FG 60-4 (i.e., Alt 1). </w:t>
      </w:r>
    </w:p>
    <w:p w14:paraId="0C9B0AFD" w14:textId="2CCD9FAC" w:rsidR="00F05DB1" w:rsidRDefault="00F05DB1" w:rsidP="00F05DB1">
      <w:pPr>
        <w:pStyle w:val="ListParagraph"/>
        <w:numPr>
          <w:ilvl w:val="0"/>
          <w:numId w:val="23"/>
        </w:numPr>
        <w:spacing w:after="60"/>
        <w:jc w:val="both"/>
        <w:rPr>
          <w:rFonts w:ascii="Arial" w:eastAsia="Batang" w:hAnsi="Arial" w:cs="Arial"/>
          <w:b/>
          <w:iCs/>
          <w:sz w:val="20"/>
          <w:szCs w:val="20"/>
        </w:rPr>
      </w:pPr>
      <w:bookmarkStart w:id="50" w:name="OLE_LINK22"/>
      <w:bookmarkStart w:id="51" w:name="OLE_LINK471"/>
      <w:r w:rsidRPr="00F05DB1">
        <w:rPr>
          <w:rFonts w:eastAsia="Batang"/>
          <w:b/>
          <w:i/>
          <w:sz w:val="20"/>
          <w:szCs w:val="20"/>
        </w:rPr>
        <w:t xml:space="preserve">Support of valid RO across SBFD and non-SBFD symbols is </w:t>
      </w:r>
      <w:r w:rsidR="00882772">
        <w:rPr>
          <w:rFonts w:eastAsia="Batang"/>
          <w:b/>
          <w:i/>
          <w:sz w:val="20"/>
          <w:szCs w:val="20"/>
        </w:rPr>
        <w:t xml:space="preserve">a </w:t>
      </w:r>
      <w:r w:rsidRPr="00F05DB1">
        <w:rPr>
          <w:rFonts w:eastAsia="Batang"/>
          <w:b/>
          <w:i/>
          <w:sz w:val="20"/>
          <w:szCs w:val="20"/>
        </w:rPr>
        <w:t xml:space="preserve">component of </w:t>
      </w:r>
      <w:r w:rsidR="00AE0C66" w:rsidRPr="00AE0C66">
        <w:rPr>
          <w:rFonts w:eastAsia="Batang"/>
          <w:b/>
          <w:i/>
          <w:sz w:val="20"/>
          <w:szCs w:val="20"/>
        </w:rPr>
        <w:t>of FG 60-4</w:t>
      </w:r>
      <w:r w:rsidRPr="00F05DB1">
        <w:rPr>
          <w:rFonts w:eastAsia="Batang"/>
          <w:b/>
          <w:i/>
          <w:sz w:val="20"/>
          <w:szCs w:val="20"/>
        </w:rPr>
        <w:t xml:space="preserve">. </w:t>
      </w:r>
      <w:r w:rsidRPr="00F05DB1">
        <w:rPr>
          <w:rFonts w:ascii="Arial" w:eastAsia="Batang" w:hAnsi="Arial" w:cs="Arial"/>
          <w:b/>
          <w:iCs/>
          <w:sz w:val="20"/>
          <w:szCs w:val="20"/>
        </w:rPr>
        <w:t xml:space="preserve"> </w:t>
      </w:r>
    </w:p>
    <w:bookmarkEnd w:id="50"/>
    <w:p w14:paraId="07553C56" w14:textId="77777777" w:rsidR="00F05DB1" w:rsidRPr="00F05DB1" w:rsidRDefault="00F05DB1" w:rsidP="00F05DB1">
      <w:pPr>
        <w:pStyle w:val="ListParagraph"/>
        <w:spacing w:after="60"/>
        <w:ind w:left="0"/>
        <w:jc w:val="both"/>
        <w:rPr>
          <w:rFonts w:ascii="Arial" w:eastAsia="Batang" w:hAnsi="Arial" w:cs="Arial"/>
          <w:b/>
          <w:iCs/>
          <w:sz w:val="20"/>
          <w:szCs w:val="20"/>
        </w:rPr>
      </w:pPr>
    </w:p>
    <w:p w14:paraId="33014947" w14:textId="77777777" w:rsidR="00F05DB1" w:rsidRDefault="00F05DB1" w:rsidP="00F05DB1">
      <w:pPr>
        <w:autoSpaceDE/>
        <w:spacing w:after="120" w:line="288" w:lineRule="auto"/>
        <w:rPr>
          <w:rFonts w:eastAsia="MS Mincho"/>
          <w:b/>
          <w:bCs/>
          <w:u w:val="single"/>
        </w:rPr>
      </w:pPr>
      <w:bookmarkStart w:id="52" w:name="OLE_LINK60"/>
      <w:bookmarkEnd w:id="51"/>
      <w:r>
        <w:rPr>
          <w:rFonts w:eastAsia="MS Mincho"/>
          <w:b/>
          <w:bCs/>
          <w:u w:val="single"/>
        </w:rPr>
        <w:t xml:space="preserve">Whether to </w:t>
      </w:r>
      <w:bookmarkStart w:id="53" w:name="OLE_LINK473"/>
      <w:r>
        <w:rPr>
          <w:rFonts w:eastAsia="MS Mincho"/>
          <w:b/>
          <w:bCs/>
          <w:u w:val="single"/>
        </w:rPr>
        <w:t xml:space="preserve">support separate FGs </w:t>
      </w:r>
      <w:bookmarkStart w:id="54" w:name="OLE_LINK462"/>
      <w:r>
        <w:rPr>
          <w:rFonts w:eastAsia="MS Mincho"/>
          <w:b/>
          <w:bCs/>
          <w:u w:val="single"/>
        </w:rPr>
        <w:t>for PRACH repetition in additional ROs</w:t>
      </w:r>
      <w:bookmarkEnd w:id="54"/>
      <w:r>
        <w:rPr>
          <w:rFonts w:eastAsia="MS Mincho"/>
          <w:b/>
          <w:bCs/>
          <w:u w:val="single"/>
        </w:rPr>
        <w:t xml:space="preserve"> </w:t>
      </w:r>
      <w:bookmarkStart w:id="55" w:name="OLE_LINK461"/>
      <w:r>
        <w:rPr>
          <w:rFonts w:eastAsia="MS Mincho"/>
          <w:b/>
          <w:bCs/>
          <w:u w:val="single"/>
        </w:rPr>
        <w:t>for RACH configuration Option 1 and Option 2</w:t>
      </w:r>
      <w:bookmarkEnd w:id="53"/>
      <w:bookmarkEnd w:id="55"/>
    </w:p>
    <w:bookmarkEnd w:id="52"/>
    <w:p w14:paraId="5364F991" w14:textId="77777777" w:rsidR="00F05DB1" w:rsidRDefault="00F05DB1" w:rsidP="00BB4E76">
      <w:pPr>
        <w:autoSpaceDE/>
        <w:spacing w:after="120" w:line="288" w:lineRule="auto"/>
        <w:jc w:val="both"/>
        <w:rPr>
          <w:rFonts w:eastAsia="MS Mincho"/>
        </w:rPr>
      </w:pPr>
      <w:r>
        <w:rPr>
          <w:rFonts w:eastAsia="MS Mincho"/>
        </w:rPr>
        <w:t xml:space="preserve">There was a discussion on whether to introduce separate FG for </w:t>
      </w:r>
      <w:bookmarkStart w:id="56" w:name="OLE_LINK467"/>
      <w:r>
        <w:rPr>
          <w:rFonts w:eastAsia="MS Mincho"/>
        </w:rPr>
        <w:t xml:space="preserve">PRACH repetition in additional ROs </w:t>
      </w:r>
      <w:bookmarkEnd w:id="56"/>
      <w:r>
        <w:rPr>
          <w:rFonts w:eastAsia="MS Mincho"/>
        </w:rPr>
        <w:t>for RACH configuration Option 1 and Option 2. According to RAN1 agreement from RAN1#117, “</w:t>
      </w:r>
      <w:r>
        <w:rPr>
          <w:rFonts w:eastAsia="MS Mincho"/>
          <w:i/>
          <w:iCs/>
        </w:rPr>
        <w:t>enabling both options at the same time for a UE is not supported</w:t>
      </w:r>
      <w:r>
        <w:rPr>
          <w:rFonts w:eastAsia="MS Mincho"/>
        </w:rPr>
        <w:t xml:space="preserve">”. As such, a single FG can be supported, which applies to the PRACH configuration option which is enabled at any given time. </w:t>
      </w:r>
      <w:bookmarkStart w:id="57" w:name="OLE_LINK470"/>
      <w:r>
        <w:rPr>
          <w:rFonts w:eastAsia="MS Mincho"/>
        </w:rPr>
        <w:t xml:space="preserve">If UE supports the FG for PRACH repetition in additional ROs and </w:t>
      </w:r>
      <w:bookmarkStart w:id="58" w:name="OLE_LINK469"/>
      <w:r>
        <w:rPr>
          <w:rFonts w:eastAsia="MS Mincho"/>
        </w:rPr>
        <w:t xml:space="preserve">RACH configuration </w:t>
      </w:r>
      <w:bookmarkEnd w:id="58"/>
      <w:r>
        <w:rPr>
          <w:rFonts w:eastAsia="MS Mincho"/>
        </w:rPr>
        <w:t xml:space="preserve">Option 1 is enabled, UE supports PRACH repetition in additional ROs based on RACH configuration Option 1. </w:t>
      </w:r>
      <w:bookmarkEnd w:id="57"/>
      <w:r>
        <w:rPr>
          <w:rFonts w:eastAsia="MS Mincho"/>
        </w:rPr>
        <w:t xml:space="preserve">On the other hand, if UE supports the FG for PRACH repetition in additional ROs and RACH configuration Option 2 is enabled, UE supports PRACH repetition in additional ROs based on RACH configuration Option 2. </w:t>
      </w:r>
    </w:p>
    <w:p w14:paraId="63C7022C" w14:textId="2B8D688E" w:rsidR="00F05DB1" w:rsidRPr="00F05DB1" w:rsidRDefault="00F05DB1" w:rsidP="00F05DB1">
      <w:pPr>
        <w:pStyle w:val="ListParagraph"/>
        <w:numPr>
          <w:ilvl w:val="0"/>
          <w:numId w:val="23"/>
        </w:numPr>
        <w:spacing w:after="60"/>
        <w:jc w:val="both"/>
        <w:rPr>
          <w:rFonts w:eastAsia="MS Mincho"/>
          <w:b/>
          <w:bCs/>
          <w:i/>
          <w:iCs/>
          <w:sz w:val="20"/>
          <w:szCs w:val="20"/>
        </w:rPr>
      </w:pPr>
      <w:bookmarkStart w:id="59" w:name="OLE_LINK509"/>
      <w:r w:rsidRPr="00F05DB1">
        <w:rPr>
          <w:rFonts w:eastAsia="MS Mincho"/>
          <w:b/>
          <w:bCs/>
          <w:i/>
          <w:iCs/>
          <w:sz w:val="20"/>
          <w:szCs w:val="20"/>
        </w:rPr>
        <w:t>Support of separate FGs for PRACH repetition in additional ROs for RACH configuration Option 1 and Option 2</w:t>
      </w:r>
      <w:r w:rsidRPr="00F05DB1">
        <w:rPr>
          <w:rFonts w:eastAsia="Batang"/>
          <w:b/>
          <w:i/>
          <w:iCs/>
          <w:sz w:val="20"/>
          <w:szCs w:val="20"/>
        </w:rPr>
        <w:t xml:space="preserve"> is NOT necessary. </w:t>
      </w:r>
      <w:r w:rsidRPr="00F05DB1">
        <w:rPr>
          <w:rFonts w:ascii="Arial" w:eastAsia="Batang" w:hAnsi="Arial" w:cs="Arial"/>
          <w:b/>
          <w:i/>
          <w:iCs/>
          <w:sz w:val="20"/>
          <w:szCs w:val="20"/>
        </w:rPr>
        <w:t xml:space="preserve"> </w:t>
      </w:r>
    </w:p>
    <w:p w14:paraId="1D75B5C2" w14:textId="77777777" w:rsidR="00F05DB1" w:rsidRDefault="00F05DB1" w:rsidP="00F05DB1">
      <w:pPr>
        <w:spacing w:after="0"/>
        <w:rPr>
          <w:rFonts w:eastAsia="MS Mincho"/>
          <w:szCs w:val="18"/>
        </w:rPr>
      </w:pPr>
      <w:bookmarkStart w:id="60" w:name="OLE_LINK475"/>
      <w:bookmarkStart w:id="61" w:name="OLE_LINK497"/>
      <w:bookmarkEnd w:id="59"/>
    </w:p>
    <w:p w14:paraId="64AB2B4C" w14:textId="573EC0C2" w:rsidR="00F05DB1" w:rsidRDefault="00F05DB1" w:rsidP="00F05DB1">
      <w:pPr>
        <w:spacing w:after="0"/>
        <w:rPr>
          <w:rFonts w:eastAsia="MS Mincho" w:cstheme="minorBidi"/>
          <w:kern w:val="2"/>
          <w:szCs w:val="18"/>
        </w:rPr>
      </w:pPr>
      <w:r>
        <w:rPr>
          <w:rFonts w:eastAsia="MS Mincho"/>
          <w:szCs w:val="18"/>
        </w:rPr>
        <w:t xml:space="preserve">Our overall views on the list of UE capabilities for SBFD random access operation are presented in Proposal 11. </w:t>
      </w:r>
      <w:bookmarkEnd w:id="60"/>
      <w:bookmarkEnd w:id="61"/>
    </w:p>
    <w:p w14:paraId="5C249ED6" w14:textId="77777777" w:rsidR="00F05DB1" w:rsidRPr="005E5076" w:rsidRDefault="00F05DB1" w:rsidP="005E5076">
      <w:pPr>
        <w:spacing w:after="0"/>
        <w:rPr>
          <w:sz w:val="16"/>
          <w:szCs w:val="16"/>
        </w:rPr>
      </w:pPr>
      <w:bookmarkStart w:id="62" w:name="OLE_LINK37"/>
      <w:bookmarkStart w:id="63" w:name="OLE_LINK26"/>
    </w:p>
    <w:p w14:paraId="1C67BE0A" w14:textId="3A0CA860" w:rsidR="005E5076" w:rsidRPr="005E5076" w:rsidRDefault="005E5076" w:rsidP="007F0C7C">
      <w:pPr>
        <w:pStyle w:val="ListParagraph"/>
        <w:numPr>
          <w:ilvl w:val="0"/>
          <w:numId w:val="23"/>
        </w:numPr>
        <w:spacing w:after="60"/>
        <w:jc w:val="both"/>
        <w:rPr>
          <w:rFonts w:eastAsia="Batang"/>
          <w:b/>
          <w:i/>
          <w:sz w:val="20"/>
          <w:szCs w:val="20"/>
        </w:rPr>
      </w:pPr>
      <w:bookmarkStart w:id="64" w:name="OLE_LINK510"/>
      <w:bookmarkStart w:id="65" w:name="OLE_LINK492"/>
      <w:r w:rsidRPr="005E5076">
        <w:rPr>
          <w:rFonts w:eastAsia="Batang"/>
          <w:b/>
          <w:i/>
          <w:sz w:val="20"/>
          <w:szCs w:val="20"/>
        </w:rPr>
        <w:t>Support the following list of UE capabilities for Rel-19 SBFD random access operation.</w:t>
      </w:r>
      <w:r w:rsidRPr="005E5076">
        <w:rPr>
          <w:rFonts w:eastAsia="Batang"/>
          <w:bCs/>
          <w:i/>
          <w:sz w:val="20"/>
          <w:szCs w:val="20"/>
        </w:rPr>
        <w:t xml:space="preserve"> </w:t>
      </w:r>
      <w:r w:rsidRPr="005E5076">
        <w:rPr>
          <w:rFonts w:eastAsia="Batang"/>
          <w:b/>
          <w:iCs/>
          <w:sz w:val="20"/>
          <w:szCs w:val="20"/>
        </w:rPr>
        <w:t xml:space="preserve"> </w:t>
      </w:r>
      <w:bookmarkEnd w:id="62"/>
      <w:bookmarkEnd w:id="64"/>
      <w:bookmarkEnd w:id="65"/>
    </w:p>
    <w:bookmarkEnd w:id="63"/>
    <w:p w14:paraId="4199C16A" w14:textId="77777777" w:rsidR="005E5076" w:rsidRPr="005E5076" w:rsidRDefault="005E5076" w:rsidP="005E5076">
      <w:pPr>
        <w:pStyle w:val="ListParagraph"/>
        <w:spacing w:after="60"/>
        <w:ind w:left="0"/>
        <w:jc w:val="both"/>
        <w:rPr>
          <w:rFonts w:eastAsia="Batang"/>
          <w:b/>
          <w:i/>
          <w:sz w:val="20"/>
          <w:szCs w:val="20"/>
        </w:rPr>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3549"/>
        <w:gridCol w:w="3449"/>
        <w:gridCol w:w="978"/>
        <w:gridCol w:w="1368"/>
        <w:gridCol w:w="753"/>
        <w:gridCol w:w="1593"/>
        <w:gridCol w:w="1907"/>
      </w:tblGrid>
      <w:tr w:rsidR="005E5076" w14:paraId="7743A243" w14:textId="77777777" w:rsidTr="00900623">
        <w:trPr>
          <w:trHeight w:val="20"/>
        </w:trPr>
        <w:tc>
          <w:tcPr>
            <w:tcW w:w="230" w:type="pct"/>
            <w:tcBorders>
              <w:top w:val="single" w:sz="4" w:space="0" w:color="auto"/>
              <w:left w:val="single" w:sz="4" w:space="0" w:color="auto"/>
              <w:bottom w:val="single" w:sz="4" w:space="0" w:color="auto"/>
              <w:right w:val="single" w:sz="4" w:space="0" w:color="auto"/>
            </w:tcBorders>
            <w:hideMark/>
          </w:tcPr>
          <w:p w14:paraId="2FD9E6FB" w14:textId="77777777" w:rsidR="005E5076" w:rsidRDefault="005E5076">
            <w:pPr>
              <w:keepLines/>
              <w:spacing w:after="0"/>
              <w:rPr>
                <w:rFonts w:ascii="Arial" w:eastAsia="MS Mincho" w:hAnsi="Arial" w:cs="Arial"/>
                <w:color w:val="000000"/>
                <w:sz w:val="18"/>
                <w:szCs w:val="18"/>
                <w:lang w:eastAsia="ja-JP"/>
              </w:rPr>
            </w:pPr>
            <w:bookmarkStart w:id="66" w:name="OLE_LINK517"/>
            <w:bookmarkStart w:id="67" w:name="OLE_LINK98"/>
            <w:r>
              <w:rPr>
                <w:rFonts w:eastAsia="Malgun Gothic"/>
                <w:b/>
                <w:bCs/>
                <w:color w:val="000000"/>
                <w:sz w:val="18"/>
                <w:szCs w:val="18"/>
              </w:rPr>
              <w:t>Index</w:t>
            </w:r>
          </w:p>
        </w:tc>
        <w:tc>
          <w:tcPr>
            <w:tcW w:w="1245" w:type="pct"/>
            <w:tcBorders>
              <w:top w:val="single" w:sz="4" w:space="0" w:color="auto"/>
              <w:left w:val="single" w:sz="4" w:space="0" w:color="auto"/>
              <w:bottom w:val="single" w:sz="4" w:space="0" w:color="auto"/>
              <w:right w:val="single" w:sz="4" w:space="0" w:color="auto"/>
            </w:tcBorders>
            <w:hideMark/>
          </w:tcPr>
          <w:p w14:paraId="557F016D" w14:textId="77777777" w:rsidR="005E5076" w:rsidRDefault="005E5076">
            <w:pPr>
              <w:keepLines/>
              <w:spacing w:after="0"/>
              <w:rPr>
                <w:rFonts w:ascii="Arial" w:hAnsi="Arial" w:cs="Arial"/>
                <w:color w:val="000000"/>
                <w:sz w:val="18"/>
                <w:szCs w:val="18"/>
                <w:lang w:eastAsia="zh-CN"/>
              </w:rPr>
            </w:pPr>
            <w:r>
              <w:rPr>
                <w:rFonts w:eastAsia="Malgun Gothic"/>
                <w:b/>
                <w:bCs/>
                <w:color w:val="000000"/>
                <w:sz w:val="18"/>
                <w:szCs w:val="18"/>
              </w:rPr>
              <w:t>Feature group</w:t>
            </w:r>
          </w:p>
        </w:tc>
        <w:tc>
          <w:tcPr>
            <w:tcW w:w="1210" w:type="pct"/>
            <w:tcBorders>
              <w:top w:val="single" w:sz="4" w:space="0" w:color="auto"/>
              <w:left w:val="single" w:sz="4" w:space="0" w:color="auto"/>
              <w:bottom w:val="single" w:sz="4" w:space="0" w:color="auto"/>
              <w:right w:val="single" w:sz="4" w:space="0" w:color="auto"/>
            </w:tcBorders>
            <w:hideMark/>
          </w:tcPr>
          <w:p w14:paraId="04668F10" w14:textId="77777777" w:rsidR="005E5076" w:rsidRDefault="005E5076">
            <w:pPr>
              <w:spacing w:after="0"/>
              <w:jc w:val="center"/>
              <w:rPr>
                <w:rFonts w:ascii="Arial" w:eastAsia="MS Mincho" w:hAnsi="Arial" w:cs="Arial"/>
                <w:color w:val="000000"/>
                <w:sz w:val="18"/>
                <w:szCs w:val="18"/>
                <w:lang w:eastAsia="zh-CN"/>
              </w:rPr>
            </w:pPr>
            <w:r>
              <w:rPr>
                <w:rFonts w:eastAsia="Malgun Gothic"/>
                <w:b/>
                <w:bCs/>
                <w:color w:val="000000"/>
                <w:sz w:val="18"/>
                <w:szCs w:val="18"/>
              </w:rPr>
              <w:t>Components</w:t>
            </w:r>
          </w:p>
        </w:tc>
        <w:tc>
          <w:tcPr>
            <w:tcW w:w="343" w:type="pct"/>
            <w:tcBorders>
              <w:top w:val="single" w:sz="4" w:space="0" w:color="auto"/>
              <w:left w:val="single" w:sz="4" w:space="0" w:color="auto"/>
              <w:bottom w:val="single" w:sz="4" w:space="0" w:color="auto"/>
              <w:right w:val="single" w:sz="4" w:space="0" w:color="auto"/>
            </w:tcBorders>
            <w:hideMark/>
          </w:tcPr>
          <w:p w14:paraId="6D8B11D5" w14:textId="77777777" w:rsidR="005E5076" w:rsidRDefault="005E5076">
            <w:pPr>
              <w:keepLines/>
              <w:spacing w:after="0"/>
              <w:jc w:val="center"/>
              <w:rPr>
                <w:rFonts w:ascii="Arial" w:hAnsi="Arial" w:cs="Arial"/>
                <w:color w:val="000000"/>
                <w:sz w:val="18"/>
                <w:szCs w:val="18"/>
                <w:lang w:eastAsia="zh-CN"/>
              </w:rPr>
            </w:pPr>
            <w:r>
              <w:rPr>
                <w:rFonts w:eastAsia="Malgun Gothic"/>
                <w:b/>
                <w:bCs/>
                <w:color w:val="000000"/>
                <w:sz w:val="18"/>
                <w:szCs w:val="18"/>
              </w:rPr>
              <w:t>Prerequisite feature groups</w:t>
            </w:r>
          </w:p>
        </w:tc>
        <w:tc>
          <w:tcPr>
            <w:tcW w:w="480" w:type="pct"/>
            <w:tcBorders>
              <w:top w:val="single" w:sz="4" w:space="0" w:color="auto"/>
              <w:left w:val="single" w:sz="4" w:space="0" w:color="auto"/>
              <w:bottom w:val="single" w:sz="4" w:space="0" w:color="auto"/>
              <w:right w:val="single" w:sz="4" w:space="0" w:color="auto"/>
            </w:tcBorders>
            <w:hideMark/>
          </w:tcPr>
          <w:p w14:paraId="0B37FAFD" w14:textId="77777777" w:rsidR="005E5076" w:rsidRDefault="005E5076">
            <w:pPr>
              <w:keepLines/>
              <w:spacing w:after="0"/>
              <w:jc w:val="center"/>
              <w:rPr>
                <w:rFonts w:ascii="Arial" w:hAnsi="Arial" w:cs="Arial"/>
                <w:color w:val="000000"/>
                <w:sz w:val="18"/>
                <w:szCs w:val="18"/>
                <w:lang w:eastAsia="zh-CN"/>
              </w:rPr>
            </w:pPr>
            <w:r>
              <w:rPr>
                <w:rFonts w:eastAsia="Malgun Gothic"/>
                <w:b/>
                <w:bCs/>
                <w:color w:val="000000"/>
                <w:sz w:val="18"/>
                <w:szCs w:val="18"/>
              </w:rPr>
              <w:t>Consequence if the feature is not supported by the UE</w:t>
            </w:r>
          </w:p>
        </w:tc>
        <w:tc>
          <w:tcPr>
            <w:tcW w:w="264" w:type="pct"/>
            <w:tcBorders>
              <w:top w:val="single" w:sz="4" w:space="0" w:color="auto"/>
              <w:left w:val="single" w:sz="4" w:space="0" w:color="auto"/>
              <w:bottom w:val="single" w:sz="4" w:space="0" w:color="auto"/>
              <w:right w:val="single" w:sz="4" w:space="0" w:color="auto"/>
            </w:tcBorders>
          </w:tcPr>
          <w:p w14:paraId="7DA470E2" w14:textId="77777777" w:rsidR="005E5076" w:rsidRDefault="005E5076">
            <w:pPr>
              <w:autoSpaceDE/>
              <w:spacing w:after="0"/>
              <w:jc w:val="center"/>
              <w:rPr>
                <w:rFonts w:ascii="Arial" w:eastAsia="Malgun Gothic" w:hAnsi="Arial" w:cs="Arial"/>
                <w:b/>
                <w:bCs/>
                <w:color w:val="000000"/>
                <w:sz w:val="18"/>
                <w:szCs w:val="18"/>
                <w:lang w:val="en-US" w:eastAsia="ko-KR"/>
              </w:rPr>
            </w:pPr>
            <w:r>
              <w:rPr>
                <w:rFonts w:ascii="Arial" w:eastAsia="Malgun Gothic" w:hAnsi="Arial" w:cs="Arial"/>
                <w:b/>
                <w:bCs/>
                <w:color w:val="000000"/>
                <w:sz w:val="18"/>
                <w:szCs w:val="18"/>
              </w:rPr>
              <w:t>Type</w:t>
            </w:r>
          </w:p>
          <w:p w14:paraId="288B780D" w14:textId="77777777" w:rsidR="005E5076" w:rsidRDefault="005E5076">
            <w:pPr>
              <w:keepLines/>
              <w:spacing w:after="0"/>
              <w:jc w:val="center"/>
              <w:rPr>
                <w:rFonts w:ascii="Arial" w:eastAsia="MS Mincho" w:hAnsi="Arial" w:cs="Arial"/>
                <w:color w:val="000000"/>
                <w:sz w:val="18"/>
                <w:szCs w:val="18"/>
                <w:highlight w:val="yellow"/>
                <w:lang w:eastAsia="ja-JP"/>
              </w:rPr>
            </w:pPr>
          </w:p>
        </w:tc>
        <w:tc>
          <w:tcPr>
            <w:tcW w:w="559" w:type="pct"/>
            <w:tcBorders>
              <w:top w:val="single" w:sz="4" w:space="0" w:color="auto"/>
              <w:left w:val="single" w:sz="4" w:space="0" w:color="auto"/>
              <w:bottom w:val="single" w:sz="4" w:space="0" w:color="auto"/>
              <w:right w:val="single" w:sz="4" w:space="0" w:color="auto"/>
            </w:tcBorders>
            <w:hideMark/>
          </w:tcPr>
          <w:p w14:paraId="09895E92" w14:textId="77777777" w:rsidR="005E5076" w:rsidRDefault="005E5076">
            <w:pPr>
              <w:keepLines/>
              <w:spacing w:after="0"/>
              <w:jc w:val="center"/>
              <w:rPr>
                <w:rFonts w:ascii="Arial" w:hAnsi="Arial" w:cs="Arial"/>
                <w:color w:val="000000"/>
                <w:sz w:val="18"/>
                <w:szCs w:val="18"/>
                <w:lang w:eastAsia="zh-CN"/>
              </w:rPr>
            </w:pPr>
            <w:r>
              <w:rPr>
                <w:rFonts w:ascii="Arial" w:eastAsia="Malgun Gothic" w:hAnsi="Arial" w:cs="Arial"/>
                <w:b/>
                <w:bCs/>
                <w:color w:val="000000"/>
                <w:sz w:val="18"/>
                <w:szCs w:val="18"/>
              </w:rPr>
              <w:t>Need of FR1/FR2 differentiation</w:t>
            </w:r>
          </w:p>
        </w:tc>
        <w:tc>
          <w:tcPr>
            <w:tcW w:w="669" w:type="pct"/>
            <w:tcBorders>
              <w:top w:val="single" w:sz="4" w:space="0" w:color="auto"/>
              <w:left w:val="single" w:sz="4" w:space="0" w:color="auto"/>
              <w:bottom w:val="single" w:sz="4" w:space="0" w:color="auto"/>
              <w:right w:val="single" w:sz="4" w:space="0" w:color="auto"/>
            </w:tcBorders>
          </w:tcPr>
          <w:p w14:paraId="75FDC454" w14:textId="77777777" w:rsidR="005E5076" w:rsidRDefault="005E5076">
            <w:pPr>
              <w:keepLines/>
              <w:spacing w:after="0"/>
              <w:rPr>
                <w:rFonts w:ascii="Arial" w:eastAsia="Malgun Gothic" w:hAnsi="Arial" w:cs="Arial"/>
                <w:b/>
                <w:bCs/>
                <w:color w:val="000000"/>
                <w:sz w:val="18"/>
                <w:szCs w:val="18"/>
                <w:lang w:val="en-US" w:eastAsia="ko-KR"/>
              </w:rPr>
            </w:pPr>
          </w:p>
          <w:p w14:paraId="2361BAAF" w14:textId="77777777" w:rsidR="005E5076" w:rsidRDefault="005E5076">
            <w:pPr>
              <w:keepLines/>
              <w:spacing w:after="0"/>
              <w:rPr>
                <w:rFonts w:ascii="Arial" w:hAnsi="Arial" w:cs="Arial"/>
                <w:color w:val="000000"/>
                <w:sz w:val="18"/>
                <w:szCs w:val="18"/>
                <w:lang w:eastAsia="ja-JP"/>
              </w:rPr>
            </w:pPr>
            <w:r>
              <w:rPr>
                <w:rFonts w:ascii="Arial" w:eastAsia="Malgun Gothic" w:hAnsi="Arial" w:cs="Arial"/>
                <w:b/>
                <w:bCs/>
                <w:color w:val="000000"/>
                <w:sz w:val="18"/>
                <w:szCs w:val="18"/>
              </w:rPr>
              <w:t>Mandatory/Optional</w:t>
            </w:r>
          </w:p>
        </w:tc>
      </w:tr>
      <w:tr w:rsidR="005E5076" w14:paraId="50833205" w14:textId="77777777" w:rsidTr="00900623">
        <w:trPr>
          <w:trHeight w:val="20"/>
        </w:trPr>
        <w:tc>
          <w:tcPr>
            <w:tcW w:w="230" w:type="pct"/>
            <w:tcBorders>
              <w:top w:val="single" w:sz="4" w:space="0" w:color="auto"/>
              <w:left w:val="single" w:sz="4" w:space="0" w:color="auto"/>
              <w:bottom w:val="single" w:sz="4" w:space="0" w:color="auto"/>
              <w:right w:val="single" w:sz="4" w:space="0" w:color="auto"/>
            </w:tcBorders>
            <w:vAlign w:val="center"/>
            <w:hideMark/>
          </w:tcPr>
          <w:p w14:paraId="78B4EA9C" w14:textId="4EF1AF56" w:rsidR="005E5076" w:rsidRDefault="005E5076">
            <w:pPr>
              <w:keepLines/>
              <w:spacing w:after="0"/>
              <w:rPr>
                <w:rFonts w:ascii="Arial" w:eastAsia="MS Mincho" w:hAnsi="Arial" w:cs="Arial"/>
                <w:color w:val="000000"/>
                <w:sz w:val="18"/>
                <w:szCs w:val="18"/>
                <w:lang w:eastAsia="zh-CN"/>
              </w:rPr>
            </w:pPr>
            <w:r>
              <w:rPr>
                <w:rFonts w:eastAsia="Malgun Gothic"/>
                <w:color w:val="000000"/>
                <w:sz w:val="18"/>
                <w:szCs w:val="18"/>
              </w:rPr>
              <w:t>X-</w:t>
            </w:r>
            <w:r w:rsidR="00B8003B">
              <w:rPr>
                <w:rFonts w:eastAsia="Malgun Gothic"/>
                <w:color w:val="000000"/>
                <w:sz w:val="18"/>
                <w:szCs w:val="18"/>
              </w:rPr>
              <w:t>3</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F994FB1" w14:textId="77777777" w:rsidR="005E5076" w:rsidRDefault="005E5076">
            <w:pPr>
              <w:keepLines/>
              <w:spacing w:after="0"/>
              <w:rPr>
                <w:rFonts w:ascii="Arial" w:eastAsia="Yu Mincho" w:hAnsi="Arial" w:cs="Arial"/>
                <w:color w:val="FF0000"/>
                <w:sz w:val="18"/>
                <w:szCs w:val="18"/>
                <w:lang w:eastAsia="ja-JP"/>
              </w:rPr>
            </w:pPr>
            <w:r>
              <w:rPr>
                <w:rFonts w:eastAsia="Malgun Gothic"/>
                <w:color w:val="000000"/>
              </w:rPr>
              <w:t>SBFD random access operation based on one single RACH configuration in RRC_IDLE/INACTIVE/CONNECTED mode</w:t>
            </w:r>
          </w:p>
        </w:tc>
        <w:tc>
          <w:tcPr>
            <w:tcW w:w="1210" w:type="pct"/>
            <w:tcBorders>
              <w:top w:val="single" w:sz="4" w:space="0" w:color="auto"/>
              <w:left w:val="single" w:sz="4" w:space="0" w:color="auto"/>
              <w:bottom w:val="single" w:sz="4" w:space="0" w:color="auto"/>
              <w:right w:val="single" w:sz="4" w:space="0" w:color="auto"/>
            </w:tcBorders>
            <w:vAlign w:val="center"/>
            <w:hideMark/>
          </w:tcPr>
          <w:p w14:paraId="48EC5CD6" w14:textId="45C3365F" w:rsidR="001F5329" w:rsidRPr="001F5329" w:rsidRDefault="001F5329" w:rsidP="001F5329">
            <w:pPr>
              <w:numPr>
                <w:ilvl w:val="0"/>
                <w:numId w:val="39"/>
              </w:numPr>
              <w:overflowPunct/>
              <w:autoSpaceDE/>
              <w:adjustRightInd/>
              <w:spacing w:after="0"/>
              <w:rPr>
                <w:rFonts w:eastAsia="Yu Mincho"/>
              </w:rPr>
            </w:pPr>
            <w:r>
              <w:rPr>
                <w:lang w:eastAsia="zh-CN"/>
              </w:rPr>
              <w:t xml:space="preserve">Support of </w:t>
            </w:r>
            <w:r w:rsidRPr="001F5329">
              <w:rPr>
                <w:lang w:eastAsia="zh-CN"/>
              </w:rPr>
              <w:t>reinterpretation of</w:t>
            </w:r>
            <w:r>
              <w:rPr>
                <w:lang w:eastAsia="zh-CN"/>
              </w:rPr>
              <w:t xml:space="preserve"> frequency offset of lowest RO</w:t>
            </w:r>
          </w:p>
          <w:p w14:paraId="47931E3B" w14:textId="2FB83595" w:rsidR="005E5076" w:rsidRDefault="005E5076" w:rsidP="001F5329">
            <w:pPr>
              <w:pStyle w:val="ListParagraph"/>
              <w:numPr>
                <w:ilvl w:val="0"/>
                <w:numId w:val="39"/>
              </w:numPr>
              <w:spacing w:before="60"/>
              <w:contextualSpacing w:val="0"/>
              <w:rPr>
                <w:rFonts w:eastAsia="Malgun Gothic"/>
                <w:color w:val="000000"/>
                <w:kern w:val="2"/>
                <w:sz w:val="20"/>
                <w:szCs w:val="20"/>
                <w:lang w:val="en-US" w:eastAsia="ko-KR"/>
              </w:rPr>
            </w:pPr>
            <w:r>
              <w:rPr>
                <w:color w:val="000000"/>
                <w:kern w:val="2"/>
                <w:sz w:val="20"/>
                <w:szCs w:val="20"/>
                <w:lang w:eastAsia="ko-KR"/>
              </w:rPr>
              <w:t xml:space="preserve">Support of </w:t>
            </w:r>
            <w:r w:rsidRPr="001F5329">
              <w:rPr>
                <w:color w:val="000000"/>
                <w:kern w:val="2"/>
                <w:sz w:val="20"/>
                <w:szCs w:val="20"/>
                <w:lang w:eastAsia="ko-KR"/>
              </w:rPr>
              <w:t>separate power</w:t>
            </w:r>
            <w:r>
              <w:rPr>
                <w:color w:val="000000"/>
                <w:kern w:val="2"/>
                <w:sz w:val="20"/>
                <w:szCs w:val="20"/>
                <w:lang w:eastAsia="ko-KR"/>
              </w:rPr>
              <w:t xml:space="preserve"> control parameters for PRACH transmission in additional ROs</w:t>
            </w:r>
          </w:p>
          <w:p w14:paraId="71FB8A9B" w14:textId="77777777" w:rsidR="005E5076" w:rsidRDefault="005E5076" w:rsidP="001F5329">
            <w:pPr>
              <w:pStyle w:val="ListParagraph"/>
              <w:numPr>
                <w:ilvl w:val="0"/>
                <w:numId w:val="39"/>
              </w:numPr>
              <w:spacing w:before="60"/>
              <w:contextualSpacing w:val="0"/>
              <w:rPr>
                <w:color w:val="000000"/>
                <w:kern w:val="2"/>
                <w:sz w:val="20"/>
                <w:szCs w:val="20"/>
                <w:lang w:eastAsia="ko-KR"/>
              </w:rPr>
            </w:pPr>
            <w:r>
              <w:rPr>
                <w:color w:val="000000"/>
                <w:kern w:val="2"/>
                <w:sz w:val="20"/>
                <w:szCs w:val="20"/>
                <w:lang w:eastAsia="ko-KR"/>
              </w:rPr>
              <w:t xml:space="preserve">Support valid additional ROs determination, including reinterpretation of </w:t>
            </w:r>
            <w:r>
              <w:rPr>
                <w:i/>
                <w:iCs/>
                <w:color w:val="000000"/>
                <w:kern w:val="2"/>
                <w:sz w:val="20"/>
                <w:szCs w:val="20"/>
                <w:lang w:eastAsia="ko-KR"/>
              </w:rPr>
              <w:t xml:space="preserve">msg1-FrequencyStart </w:t>
            </w:r>
            <w:r>
              <w:rPr>
                <w:color w:val="000000"/>
                <w:kern w:val="2"/>
                <w:sz w:val="20"/>
                <w:szCs w:val="20"/>
                <w:lang w:eastAsia="ko-KR"/>
              </w:rPr>
              <w:t xml:space="preserve">in </w:t>
            </w:r>
            <w:r>
              <w:rPr>
                <w:i/>
                <w:iCs/>
                <w:color w:val="000000"/>
                <w:kern w:val="2"/>
                <w:sz w:val="20"/>
                <w:szCs w:val="20"/>
                <w:lang w:eastAsia="ko-KR"/>
              </w:rPr>
              <w:t>rach-ConfigCommon</w:t>
            </w:r>
            <w:r>
              <w:rPr>
                <w:color w:val="000000"/>
                <w:kern w:val="2"/>
                <w:sz w:val="20"/>
                <w:szCs w:val="20"/>
                <w:lang w:eastAsia="ko-KR"/>
              </w:rPr>
              <w:t>.</w:t>
            </w:r>
          </w:p>
          <w:p w14:paraId="01CB1964" w14:textId="1DA20A2F" w:rsidR="005E5076" w:rsidRPr="001F5329" w:rsidRDefault="001F5329" w:rsidP="001F5329">
            <w:pPr>
              <w:numPr>
                <w:ilvl w:val="0"/>
                <w:numId w:val="39"/>
              </w:numPr>
              <w:overflowPunct/>
              <w:autoSpaceDE/>
              <w:adjustRightInd/>
              <w:spacing w:after="0"/>
              <w:rPr>
                <w:rFonts w:eastAsia="Yu Mincho"/>
              </w:rPr>
            </w:pPr>
            <w:r>
              <w:rPr>
                <w:rFonts w:eastAsia="Yu Mincho"/>
              </w:rPr>
              <w:t xml:space="preserve">Support of </w:t>
            </w:r>
            <w:r w:rsidRPr="001F5329">
              <w:rPr>
                <w:rFonts w:eastAsia="Yu Mincho"/>
              </w:rPr>
              <w:t>separate mapping</w:t>
            </w:r>
            <w:r>
              <w:rPr>
                <w:rFonts w:eastAsia="Yu Mincho"/>
              </w:rPr>
              <w:t xml:space="preserve"> of SSB and additional RO</w:t>
            </w:r>
            <w:r>
              <w:rPr>
                <w:lang w:eastAsia="zh-CN"/>
              </w:rPr>
              <w:t xml:space="preserve">s, and </w:t>
            </w:r>
            <w:r>
              <w:rPr>
                <w:rFonts w:eastAsia="Yu Mincho"/>
              </w:rPr>
              <w:t>separate determination of the association period and association pattern period</w:t>
            </w:r>
            <w:r>
              <w:rPr>
                <w:lang w:eastAsia="zh-CN"/>
              </w:rPr>
              <w:t>.</w:t>
            </w:r>
          </w:p>
        </w:tc>
        <w:tc>
          <w:tcPr>
            <w:tcW w:w="343" w:type="pct"/>
            <w:tcBorders>
              <w:top w:val="single" w:sz="4" w:space="0" w:color="auto"/>
              <w:left w:val="single" w:sz="4" w:space="0" w:color="auto"/>
              <w:bottom w:val="single" w:sz="4" w:space="0" w:color="auto"/>
              <w:right w:val="single" w:sz="4" w:space="0" w:color="auto"/>
            </w:tcBorders>
            <w:vAlign w:val="center"/>
            <w:hideMark/>
          </w:tcPr>
          <w:p w14:paraId="6799CD92" w14:textId="77777777" w:rsidR="005E5076" w:rsidRDefault="005E5076">
            <w:pPr>
              <w:jc w:val="center"/>
              <w:rPr>
                <w:rFonts w:ascii="Arial" w:eastAsia="MS Mincho" w:hAnsi="Arial" w:cs="Arial"/>
                <w:color w:val="000000"/>
                <w:sz w:val="18"/>
                <w:szCs w:val="18"/>
                <w:lang w:eastAsia="ja-JP"/>
              </w:rPr>
            </w:pPr>
            <w:r>
              <w:rPr>
                <w:rFonts w:eastAsia="Malgun Gothic"/>
                <w:color w:val="000000"/>
                <w:sz w:val="18"/>
                <w:szCs w:val="18"/>
              </w:rPr>
              <w:t>X-1</w:t>
            </w:r>
          </w:p>
        </w:tc>
        <w:tc>
          <w:tcPr>
            <w:tcW w:w="480" w:type="pct"/>
            <w:tcBorders>
              <w:top w:val="single" w:sz="4" w:space="0" w:color="auto"/>
              <w:left w:val="single" w:sz="4" w:space="0" w:color="auto"/>
              <w:bottom w:val="single" w:sz="4" w:space="0" w:color="auto"/>
              <w:right w:val="single" w:sz="4" w:space="0" w:color="auto"/>
            </w:tcBorders>
            <w:vAlign w:val="center"/>
            <w:hideMark/>
          </w:tcPr>
          <w:p w14:paraId="12703562" w14:textId="77777777" w:rsidR="005E5076" w:rsidRDefault="005E5076">
            <w:pPr>
              <w:keepLines/>
              <w:spacing w:after="0"/>
              <w:rPr>
                <w:rFonts w:ascii="Arial" w:eastAsia="Yu Mincho" w:hAnsi="Arial" w:cs="Arial"/>
                <w:color w:val="000000"/>
                <w:lang w:eastAsia="ja-JP"/>
              </w:rPr>
            </w:pPr>
            <w:r>
              <w:rPr>
                <w:rFonts w:eastAsia="Malgun Gothic"/>
                <w:color w:val="000000"/>
              </w:rPr>
              <w:t>RACH Configuration Option 1 is not supported</w:t>
            </w:r>
          </w:p>
        </w:tc>
        <w:tc>
          <w:tcPr>
            <w:tcW w:w="264" w:type="pct"/>
            <w:tcBorders>
              <w:top w:val="single" w:sz="4" w:space="0" w:color="auto"/>
              <w:left w:val="single" w:sz="4" w:space="0" w:color="auto"/>
              <w:bottom w:val="single" w:sz="4" w:space="0" w:color="auto"/>
              <w:right w:val="single" w:sz="4" w:space="0" w:color="auto"/>
            </w:tcBorders>
            <w:vAlign w:val="center"/>
            <w:hideMark/>
          </w:tcPr>
          <w:p w14:paraId="75BCA4D3" w14:textId="77777777" w:rsidR="005E5076" w:rsidRDefault="005E5076">
            <w:pPr>
              <w:keepLines/>
              <w:spacing w:after="0"/>
              <w:jc w:val="center"/>
              <w:rPr>
                <w:rFonts w:ascii="Arial" w:eastAsia="MS Mincho" w:hAnsi="Arial" w:cs="Arial"/>
                <w:color w:val="000000"/>
                <w:sz w:val="18"/>
                <w:szCs w:val="18"/>
                <w:lang w:eastAsia="ja-JP"/>
              </w:rPr>
            </w:pPr>
            <w:r>
              <w:rPr>
                <w:rFonts w:ascii="Arial" w:hAnsi="Arial" w:cs="Arial"/>
                <w:color w:val="000000"/>
                <w:sz w:val="18"/>
                <w:szCs w:val="18"/>
                <w:lang w:eastAsia="zh-CN"/>
              </w:rPr>
              <w:t>Per Band</w:t>
            </w:r>
          </w:p>
        </w:tc>
        <w:tc>
          <w:tcPr>
            <w:tcW w:w="559" w:type="pct"/>
            <w:tcBorders>
              <w:top w:val="single" w:sz="4" w:space="0" w:color="auto"/>
              <w:left w:val="single" w:sz="4" w:space="0" w:color="auto"/>
              <w:bottom w:val="single" w:sz="4" w:space="0" w:color="auto"/>
              <w:right w:val="single" w:sz="4" w:space="0" w:color="auto"/>
            </w:tcBorders>
            <w:vAlign w:val="center"/>
            <w:hideMark/>
          </w:tcPr>
          <w:p w14:paraId="610C23A4" w14:textId="77777777" w:rsidR="005E5076" w:rsidRDefault="005E5076">
            <w:pPr>
              <w:keepLines/>
              <w:spacing w:after="0"/>
              <w:jc w:val="center"/>
              <w:rPr>
                <w:rFonts w:ascii="Arial" w:hAnsi="Arial" w:cs="Arial"/>
                <w:color w:val="000000"/>
                <w:sz w:val="18"/>
                <w:szCs w:val="18"/>
                <w:lang w:eastAsia="zh-CN"/>
              </w:rPr>
            </w:pPr>
            <w:r>
              <w:rPr>
                <w:rFonts w:eastAsia="Malgun Gothic"/>
                <w:color w:val="000000"/>
              </w:rPr>
              <w:t>TDD only</w:t>
            </w:r>
          </w:p>
        </w:tc>
        <w:tc>
          <w:tcPr>
            <w:tcW w:w="669" w:type="pct"/>
            <w:tcBorders>
              <w:top w:val="single" w:sz="4" w:space="0" w:color="auto"/>
              <w:left w:val="single" w:sz="4" w:space="0" w:color="auto"/>
              <w:bottom w:val="single" w:sz="4" w:space="0" w:color="auto"/>
              <w:right w:val="single" w:sz="4" w:space="0" w:color="auto"/>
            </w:tcBorders>
            <w:vAlign w:val="center"/>
            <w:hideMark/>
          </w:tcPr>
          <w:p w14:paraId="29C0477C" w14:textId="77777777" w:rsidR="005E5076" w:rsidRDefault="005E5076">
            <w:pPr>
              <w:keepLines/>
              <w:spacing w:after="0"/>
              <w:rPr>
                <w:rFonts w:ascii="Arial" w:hAnsi="Arial" w:cs="Arial"/>
                <w:color w:val="000000"/>
                <w:sz w:val="18"/>
                <w:szCs w:val="18"/>
                <w:lang w:eastAsia="ja-JP"/>
              </w:rPr>
            </w:pPr>
            <w:r>
              <w:rPr>
                <w:rFonts w:eastAsia="Malgun Gothic"/>
                <w:color w:val="000000"/>
              </w:rPr>
              <w:t>Optional with capability signaling</w:t>
            </w:r>
          </w:p>
        </w:tc>
      </w:tr>
      <w:tr w:rsidR="005E5076" w14:paraId="68800B77" w14:textId="77777777" w:rsidTr="00900623">
        <w:trPr>
          <w:trHeight w:val="20"/>
        </w:trPr>
        <w:tc>
          <w:tcPr>
            <w:tcW w:w="230" w:type="pct"/>
            <w:tcBorders>
              <w:top w:val="single" w:sz="4" w:space="0" w:color="auto"/>
              <w:left w:val="single" w:sz="4" w:space="0" w:color="auto"/>
              <w:bottom w:val="single" w:sz="4" w:space="0" w:color="auto"/>
              <w:right w:val="single" w:sz="4" w:space="0" w:color="auto"/>
            </w:tcBorders>
            <w:vAlign w:val="center"/>
            <w:hideMark/>
          </w:tcPr>
          <w:p w14:paraId="5422B8B7" w14:textId="418C7A5E" w:rsidR="005E5076" w:rsidRDefault="005E5076">
            <w:pPr>
              <w:keepLines/>
              <w:spacing w:after="0"/>
              <w:rPr>
                <w:rFonts w:ascii="Arial" w:eastAsia="MS Mincho" w:hAnsi="Arial" w:cs="Arial"/>
                <w:color w:val="000000"/>
                <w:sz w:val="18"/>
                <w:szCs w:val="18"/>
                <w:lang w:eastAsia="ja-JP"/>
              </w:rPr>
            </w:pPr>
            <w:r>
              <w:rPr>
                <w:rFonts w:eastAsia="Malgun Gothic"/>
                <w:color w:val="000000"/>
                <w:sz w:val="18"/>
                <w:szCs w:val="18"/>
              </w:rPr>
              <w:t>X-</w:t>
            </w:r>
            <w:r w:rsidR="00B8003B">
              <w:rPr>
                <w:rFonts w:eastAsia="Malgun Gothic"/>
                <w:color w:val="000000"/>
                <w:sz w:val="18"/>
                <w:szCs w:val="18"/>
              </w:rPr>
              <w:t>4</w:t>
            </w:r>
          </w:p>
        </w:tc>
        <w:tc>
          <w:tcPr>
            <w:tcW w:w="1245" w:type="pct"/>
            <w:tcBorders>
              <w:top w:val="single" w:sz="4" w:space="0" w:color="auto"/>
              <w:left w:val="single" w:sz="4" w:space="0" w:color="auto"/>
              <w:bottom w:val="single" w:sz="4" w:space="0" w:color="auto"/>
              <w:right w:val="single" w:sz="4" w:space="0" w:color="auto"/>
            </w:tcBorders>
            <w:vAlign w:val="center"/>
            <w:hideMark/>
          </w:tcPr>
          <w:p w14:paraId="53152895" w14:textId="77777777" w:rsidR="005E5076" w:rsidRDefault="005E5076">
            <w:pPr>
              <w:keepLines/>
              <w:spacing w:after="0"/>
              <w:rPr>
                <w:rFonts w:eastAsia="Malgun Gothic"/>
                <w:b/>
                <w:bCs/>
                <w:color w:val="000000"/>
                <w:lang w:val="en-US" w:eastAsia="ko-KR"/>
              </w:rPr>
            </w:pPr>
            <w:r>
              <w:rPr>
                <w:rFonts w:eastAsia="Malgun Gothic"/>
                <w:color w:val="000000"/>
              </w:rPr>
              <w:t xml:space="preserve">SBFD random access operation based on two separate RACH configurations, including one legacy RACH configuration and one additional RACH configuration in RRC_IDLE/INACTIVE/CONNECTED mode </w:t>
            </w:r>
          </w:p>
        </w:tc>
        <w:tc>
          <w:tcPr>
            <w:tcW w:w="1210" w:type="pct"/>
            <w:tcBorders>
              <w:top w:val="single" w:sz="4" w:space="0" w:color="auto"/>
              <w:left w:val="single" w:sz="4" w:space="0" w:color="auto"/>
              <w:bottom w:val="single" w:sz="4" w:space="0" w:color="auto"/>
              <w:right w:val="single" w:sz="4" w:space="0" w:color="auto"/>
            </w:tcBorders>
            <w:vAlign w:val="center"/>
            <w:hideMark/>
          </w:tcPr>
          <w:p w14:paraId="6DC2CFBE" w14:textId="77777777" w:rsidR="005E5076" w:rsidRDefault="005E5076" w:rsidP="005E5076">
            <w:pPr>
              <w:pStyle w:val="ListParagraph"/>
              <w:numPr>
                <w:ilvl w:val="0"/>
                <w:numId w:val="40"/>
              </w:numPr>
              <w:spacing w:before="60"/>
              <w:contextualSpacing w:val="0"/>
              <w:rPr>
                <w:rFonts w:eastAsia="Malgun Gothic"/>
                <w:color w:val="000000"/>
                <w:kern w:val="2"/>
                <w:sz w:val="20"/>
                <w:szCs w:val="18"/>
                <w:lang w:eastAsia="ko-KR"/>
              </w:rPr>
            </w:pPr>
            <w:r>
              <w:rPr>
                <w:color w:val="000000"/>
                <w:kern w:val="2"/>
                <w:sz w:val="20"/>
                <w:szCs w:val="18"/>
                <w:lang w:eastAsia="ko-KR"/>
              </w:rPr>
              <w:t>Support of separate power control parameters for PRACH transmission in additional ROs</w:t>
            </w:r>
          </w:p>
          <w:p w14:paraId="65A89047" w14:textId="77777777" w:rsidR="005E5076" w:rsidRDefault="005E5076" w:rsidP="005E5076">
            <w:pPr>
              <w:pStyle w:val="ListParagraph"/>
              <w:numPr>
                <w:ilvl w:val="0"/>
                <w:numId w:val="40"/>
              </w:numPr>
              <w:spacing w:before="60"/>
              <w:contextualSpacing w:val="0"/>
              <w:rPr>
                <w:color w:val="000000"/>
                <w:kern w:val="2"/>
                <w:sz w:val="20"/>
                <w:szCs w:val="18"/>
                <w:lang w:eastAsia="ko-KR"/>
              </w:rPr>
            </w:pPr>
            <w:r>
              <w:rPr>
                <w:color w:val="000000"/>
                <w:kern w:val="2"/>
                <w:sz w:val="20"/>
                <w:szCs w:val="18"/>
                <w:lang w:eastAsia="ko-KR"/>
              </w:rPr>
              <w:t>Support valid additional ROs determination.</w:t>
            </w:r>
          </w:p>
          <w:p w14:paraId="0EB3CF22" w14:textId="77777777" w:rsidR="005E5076" w:rsidRDefault="005E5076" w:rsidP="005E5076">
            <w:pPr>
              <w:pStyle w:val="ListParagraph"/>
              <w:numPr>
                <w:ilvl w:val="0"/>
                <w:numId w:val="40"/>
              </w:numPr>
              <w:spacing w:before="60"/>
              <w:contextualSpacing w:val="0"/>
              <w:rPr>
                <w:color w:val="000000"/>
                <w:kern w:val="2"/>
                <w:sz w:val="20"/>
                <w:szCs w:val="18"/>
                <w:lang w:eastAsia="ko-KR"/>
              </w:rPr>
            </w:pPr>
            <w:r>
              <w:rPr>
                <w:color w:val="000000"/>
                <w:kern w:val="2"/>
                <w:sz w:val="20"/>
                <w:szCs w:val="18"/>
                <w:lang w:eastAsia="ko-KR"/>
              </w:rPr>
              <w:t>Support separate association periods and association pattern periods determination for additional ROs and legacy ROs.</w:t>
            </w:r>
          </w:p>
          <w:p w14:paraId="231E0EF0" w14:textId="77777777" w:rsidR="005E5076" w:rsidRDefault="005E5076" w:rsidP="005E5076">
            <w:pPr>
              <w:pStyle w:val="ListParagraph"/>
              <w:numPr>
                <w:ilvl w:val="0"/>
                <w:numId w:val="40"/>
              </w:numPr>
              <w:spacing w:before="60"/>
              <w:contextualSpacing w:val="0"/>
              <w:rPr>
                <w:color w:val="000000"/>
                <w:kern w:val="2"/>
                <w:sz w:val="20"/>
                <w:szCs w:val="18"/>
                <w:lang w:eastAsia="ko-KR"/>
              </w:rPr>
            </w:pPr>
            <w:r>
              <w:rPr>
                <w:color w:val="000000"/>
                <w:kern w:val="2"/>
                <w:sz w:val="20"/>
                <w:szCs w:val="18"/>
                <w:lang w:eastAsia="ko-KR"/>
              </w:rPr>
              <w:t>Support separate SSB-to-RO mapping for the valid additional ROs.</w:t>
            </w:r>
          </w:p>
          <w:p w14:paraId="532FE0E2" w14:textId="77777777" w:rsidR="005E5076" w:rsidRDefault="005E5076" w:rsidP="005E5076">
            <w:pPr>
              <w:pStyle w:val="ListParagraph"/>
              <w:numPr>
                <w:ilvl w:val="0"/>
                <w:numId w:val="40"/>
              </w:numPr>
              <w:spacing w:before="60"/>
              <w:contextualSpacing w:val="0"/>
              <w:rPr>
                <w:color w:val="000000"/>
                <w:kern w:val="2"/>
                <w:sz w:val="20"/>
                <w:szCs w:val="18"/>
                <w:lang w:eastAsia="ko-KR"/>
              </w:rPr>
            </w:pPr>
            <w:r>
              <w:rPr>
                <w:color w:val="000000"/>
                <w:kern w:val="2"/>
                <w:sz w:val="20"/>
                <w:szCs w:val="18"/>
                <w:lang w:eastAsia="ko-KR"/>
              </w:rPr>
              <w:t>Support of valid RO across SBFD and non-SBFD symbols</w:t>
            </w:r>
          </w:p>
        </w:tc>
        <w:tc>
          <w:tcPr>
            <w:tcW w:w="343" w:type="pct"/>
            <w:tcBorders>
              <w:top w:val="single" w:sz="4" w:space="0" w:color="auto"/>
              <w:left w:val="single" w:sz="4" w:space="0" w:color="auto"/>
              <w:bottom w:val="single" w:sz="4" w:space="0" w:color="auto"/>
              <w:right w:val="single" w:sz="4" w:space="0" w:color="auto"/>
            </w:tcBorders>
            <w:vAlign w:val="center"/>
            <w:hideMark/>
          </w:tcPr>
          <w:p w14:paraId="6ED313D1" w14:textId="77777777" w:rsidR="005E5076" w:rsidRDefault="005E5076">
            <w:pPr>
              <w:keepLines/>
              <w:spacing w:after="0"/>
              <w:jc w:val="center"/>
              <w:rPr>
                <w:rFonts w:ascii="Arial" w:hAnsi="Arial" w:cs="Arial"/>
                <w:color w:val="000000"/>
                <w:sz w:val="18"/>
                <w:szCs w:val="18"/>
                <w:lang w:eastAsia="zh-CN"/>
              </w:rPr>
            </w:pPr>
            <w:r>
              <w:rPr>
                <w:rFonts w:eastAsia="Malgun Gothic"/>
                <w:color w:val="000000"/>
                <w:sz w:val="18"/>
                <w:szCs w:val="18"/>
              </w:rPr>
              <w:t>X-1</w:t>
            </w:r>
          </w:p>
        </w:tc>
        <w:tc>
          <w:tcPr>
            <w:tcW w:w="480" w:type="pct"/>
            <w:tcBorders>
              <w:top w:val="single" w:sz="4" w:space="0" w:color="auto"/>
              <w:left w:val="single" w:sz="4" w:space="0" w:color="auto"/>
              <w:bottom w:val="single" w:sz="4" w:space="0" w:color="auto"/>
              <w:right w:val="single" w:sz="4" w:space="0" w:color="auto"/>
            </w:tcBorders>
            <w:vAlign w:val="center"/>
            <w:hideMark/>
          </w:tcPr>
          <w:p w14:paraId="32AC3156" w14:textId="77777777" w:rsidR="005E5076" w:rsidRDefault="005E5076">
            <w:pPr>
              <w:keepLines/>
              <w:spacing w:after="0"/>
              <w:rPr>
                <w:rFonts w:eastAsia="Malgun Gothic"/>
                <w:color w:val="000000"/>
                <w:lang w:val="en-US" w:eastAsia="ko-KR"/>
              </w:rPr>
            </w:pPr>
            <w:r>
              <w:rPr>
                <w:rFonts w:eastAsia="Malgun Gothic"/>
                <w:color w:val="000000"/>
              </w:rPr>
              <w:t>RACH Configuration Option 2 is not supported</w:t>
            </w:r>
          </w:p>
        </w:tc>
        <w:tc>
          <w:tcPr>
            <w:tcW w:w="264" w:type="pct"/>
            <w:tcBorders>
              <w:top w:val="single" w:sz="4" w:space="0" w:color="auto"/>
              <w:left w:val="single" w:sz="4" w:space="0" w:color="auto"/>
              <w:bottom w:val="single" w:sz="4" w:space="0" w:color="auto"/>
              <w:right w:val="single" w:sz="4" w:space="0" w:color="auto"/>
            </w:tcBorders>
            <w:vAlign w:val="center"/>
            <w:hideMark/>
          </w:tcPr>
          <w:p w14:paraId="12ED8630" w14:textId="77777777" w:rsidR="005E5076" w:rsidRDefault="005E5076">
            <w:pPr>
              <w:keepLines/>
              <w:spacing w:after="0"/>
              <w:jc w:val="center"/>
              <w:rPr>
                <w:rFonts w:ascii="Arial" w:eastAsia="MS Mincho" w:hAnsi="Arial" w:cs="Arial"/>
                <w:color w:val="000000"/>
                <w:sz w:val="18"/>
                <w:szCs w:val="18"/>
                <w:highlight w:val="yellow"/>
                <w:lang w:eastAsia="ja-JP"/>
              </w:rPr>
            </w:pPr>
            <w:bookmarkStart w:id="68" w:name="OLE_LINK528"/>
            <w:r>
              <w:rPr>
                <w:rFonts w:ascii="Arial" w:hAnsi="Arial" w:cs="Arial"/>
                <w:color w:val="000000"/>
                <w:sz w:val="18"/>
                <w:szCs w:val="18"/>
                <w:lang w:eastAsia="zh-CN"/>
              </w:rPr>
              <w:t>Per Band</w:t>
            </w:r>
            <w:bookmarkEnd w:id="68"/>
          </w:p>
        </w:tc>
        <w:tc>
          <w:tcPr>
            <w:tcW w:w="559" w:type="pct"/>
            <w:tcBorders>
              <w:top w:val="single" w:sz="4" w:space="0" w:color="auto"/>
              <w:left w:val="single" w:sz="4" w:space="0" w:color="auto"/>
              <w:bottom w:val="single" w:sz="4" w:space="0" w:color="auto"/>
              <w:right w:val="single" w:sz="4" w:space="0" w:color="auto"/>
            </w:tcBorders>
            <w:vAlign w:val="center"/>
            <w:hideMark/>
          </w:tcPr>
          <w:p w14:paraId="3D41A007" w14:textId="77777777" w:rsidR="005E5076" w:rsidRDefault="005E5076">
            <w:pPr>
              <w:keepLines/>
              <w:spacing w:after="0"/>
              <w:jc w:val="center"/>
              <w:rPr>
                <w:rFonts w:ascii="Arial" w:hAnsi="Arial" w:cs="Arial"/>
                <w:color w:val="000000"/>
                <w:sz w:val="18"/>
                <w:szCs w:val="18"/>
                <w:lang w:eastAsia="zh-CN"/>
              </w:rPr>
            </w:pPr>
            <w:r>
              <w:rPr>
                <w:rFonts w:eastAsia="Malgun Gothic"/>
                <w:color w:val="000000"/>
              </w:rPr>
              <w:t>TDD only</w:t>
            </w:r>
          </w:p>
        </w:tc>
        <w:tc>
          <w:tcPr>
            <w:tcW w:w="669" w:type="pct"/>
            <w:tcBorders>
              <w:top w:val="single" w:sz="4" w:space="0" w:color="auto"/>
              <w:left w:val="single" w:sz="4" w:space="0" w:color="auto"/>
              <w:bottom w:val="single" w:sz="4" w:space="0" w:color="auto"/>
              <w:right w:val="single" w:sz="4" w:space="0" w:color="auto"/>
            </w:tcBorders>
            <w:vAlign w:val="center"/>
            <w:hideMark/>
          </w:tcPr>
          <w:p w14:paraId="19A4F60D" w14:textId="77777777" w:rsidR="005E5076" w:rsidRDefault="005E5076">
            <w:pPr>
              <w:keepLines/>
              <w:spacing w:after="0"/>
              <w:rPr>
                <w:rFonts w:eastAsia="Malgun Gothic"/>
                <w:color w:val="000000"/>
                <w:lang w:val="en-US" w:eastAsia="ko-KR"/>
              </w:rPr>
            </w:pPr>
            <w:r>
              <w:rPr>
                <w:rFonts w:eastAsia="Malgun Gothic"/>
                <w:color w:val="000000"/>
              </w:rPr>
              <w:t>Optional with capability signaling</w:t>
            </w:r>
          </w:p>
        </w:tc>
      </w:tr>
      <w:tr w:rsidR="005E5076" w14:paraId="0ADE265B" w14:textId="77777777" w:rsidTr="00900623">
        <w:trPr>
          <w:trHeight w:val="20"/>
        </w:trPr>
        <w:tc>
          <w:tcPr>
            <w:tcW w:w="230" w:type="pct"/>
            <w:tcBorders>
              <w:top w:val="single" w:sz="4" w:space="0" w:color="auto"/>
              <w:left w:val="single" w:sz="4" w:space="0" w:color="auto"/>
              <w:bottom w:val="single" w:sz="4" w:space="0" w:color="auto"/>
              <w:right w:val="single" w:sz="4" w:space="0" w:color="auto"/>
            </w:tcBorders>
            <w:vAlign w:val="center"/>
            <w:hideMark/>
          </w:tcPr>
          <w:p w14:paraId="1344BDA8" w14:textId="283D884A" w:rsidR="005E5076" w:rsidRDefault="005E5076">
            <w:pPr>
              <w:keepLines/>
              <w:spacing w:after="0"/>
              <w:rPr>
                <w:rFonts w:ascii="Arial" w:eastAsia="MS Mincho" w:hAnsi="Arial" w:cs="Arial"/>
                <w:color w:val="000000"/>
                <w:sz w:val="18"/>
                <w:szCs w:val="18"/>
                <w:lang w:eastAsia="ja-JP"/>
              </w:rPr>
            </w:pPr>
            <w:r>
              <w:rPr>
                <w:rFonts w:eastAsia="Malgun Gothic"/>
                <w:color w:val="000000"/>
                <w:sz w:val="18"/>
                <w:szCs w:val="18"/>
              </w:rPr>
              <w:t>X-</w:t>
            </w:r>
            <w:r w:rsidR="00B8003B">
              <w:rPr>
                <w:rFonts w:eastAsia="Malgun Gothic"/>
                <w:color w:val="000000"/>
                <w:sz w:val="18"/>
                <w:szCs w:val="18"/>
              </w:rPr>
              <w:t>5</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F2C9F4F" w14:textId="0F28728D" w:rsidR="005E5076" w:rsidRDefault="00900623">
            <w:pPr>
              <w:keepLines/>
              <w:spacing w:after="0"/>
              <w:rPr>
                <w:rFonts w:eastAsia="Malgun Gothic"/>
                <w:color w:val="000000"/>
                <w:highlight w:val="yellow"/>
                <w:lang w:val="en-US" w:eastAsia="ko-KR"/>
              </w:rPr>
            </w:pPr>
            <w:r w:rsidRPr="00900623">
              <w:rPr>
                <w:color w:val="000000"/>
                <w:lang w:eastAsia="zh-CN"/>
              </w:rPr>
              <w:t>Preamble repetition within additional-ROs</w:t>
            </w:r>
            <w:r>
              <w:rPr>
                <w:color w:val="000000"/>
                <w:lang w:eastAsia="zh-CN"/>
              </w:rPr>
              <w:t xml:space="preserve"> </w:t>
            </w:r>
          </w:p>
        </w:tc>
        <w:tc>
          <w:tcPr>
            <w:tcW w:w="1210" w:type="pct"/>
            <w:tcBorders>
              <w:top w:val="single" w:sz="4" w:space="0" w:color="auto"/>
              <w:left w:val="single" w:sz="4" w:space="0" w:color="auto"/>
              <w:bottom w:val="single" w:sz="4" w:space="0" w:color="auto"/>
              <w:right w:val="single" w:sz="4" w:space="0" w:color="auto"/>
            </w:tcBorders>
            <w:vAlign w:val="center"/>
            <w:hideMark/>
          </w:tcPr>
          <w:p w14:paraId="10E21241" w14:textId="77777777" w:rsidR="00900623" w:rsidRPr="00900623" w:rsidRDefault="00900623" w:rsidP="00900623">
            <w:pPr>
              <w:spacing w:after="0"/>
              <w:textAlignment w:val="baseline"/>
              <w:rPr>
                <w:color w:val="000000"/>
                <w:sz w:val="18"/>
                <w:szCs w:val="18"/>
                <w:lang w:eastAsia="zh-CN"/>
              </w:rPr>
            </w:pPr>
            <w:r w:rsidRPr="00900623">
              <w:rPr>
                <w:rFonts w:eastAsiaTheme="minorEastAsia"/>
                <w:sz w:val="18"/>
                <w:szCs w:val="18"/>
              </w:rPr>
              <w:t xml:space="preserve">1. </w:t>
            </w:r>
            <w:r w:rsidRPr="00900623">
              <w:rPr>
                <w:sz w:val="18"/>
                <w:szCs w:val="18"/>
                <w:lang w:eastAsia="zh-CN"/>
              </w:rPr>
              <w:t>D</w:t>
            </w:r>
            <w:r w:rsidRPr="00900623">
              <w:rPr>
                <w:sz w:val="18"/>
                <w:szCs w:val="18"/>
              </w:rPr>
              <w:t xml:space="preserve">etermination of the set of </w:t>
            </w:r>
            <m:oMath>
              <m:sSubSup>
                <m:sSubSupPr>
                  <m:ctrlPr>
                    <w:rPr>
                      <w:rFonts w:ascii="Cambria Math" w:eastAsia="Times New Roman" w:hAnsi="Cambria Math"/>
                      <w:i/>
                      <w:iCs/>
                      <w:sz w:val="18"/>
                      <w:szCs w:val="18"/>
                      <w:lang w:eastAsia="ja-JP"/>
                    </w:rPr>
                  </m:ctrlPr>
                </m:sSubSupPr>
                <m:e>
                  <m:r>
                    <w:rPr>
                      <w:rFonts w:ascii="Cambria Math" w:hAnsi="Cambria Math"/>
                      <w:sz w:val="18"/>
                      <w:szCs w:val="18"/>
                    </w:rPr>
                    <m:t>N</m:t>
                  </m:r>
                </m:e>
                <m:sub>
                  <m:r>
                    <m:rPr>
                      <m:sty m:val="p"/>
                    </m:rPr>
                    <w:rPr>
                      <w:rFonts w:ascii="Cambria Math" w:hAnsi="Cambria Math"/>
                      <w:sz w:val="18"/>
                      <w:szCs w:val="18"/>
                    </w:rPr>
                    <m:t>preamble</m:t>
                  </m:r>
                </m:sub>
                <m:sup>
                  <m:r>
                    <m:rPr>
                      <m:sty m:val="p"/>
                    </m:rPr>
                    <w:rPr>
                      <w:rFonts w:ascii="Cambria Math" w:hAnsi="Cambria Math"/>
                      <w:sz w:val="18"/>
                      <w:szCs w:val="18"/>
                    </w:rPr>
                    <m:t>rep</m:t>
                  </m:r>
                </m:sup>
              </m:sSubSup>
            </m:oMath>
            <w:r w:rsidRPr="00900623">
              <w:rPr>
                <w:sz w:val="18"/>
                <w:szCs w:val="18"/>
              </w:rPr>
              <w:t xml:space="preserve"> valid additional-ROs and the time period of the set(s) of </w:t>
            </w:r>
            <m:oMath>
              <m:sSubSup>
                <m:sSubSupPr>
                  <m:ctrlPr>
                    <w:rPr>
                      <w:rFonts w:ascii="Cambria Math" w:eastAsia="Times New Roman" w:hAnsi="Cambria Math"/>
                      <w:i/>
                      <w:iCs/>
                      <w:sz w:val="18"/>
                      <w:szCs w:val="18"/>
                      <w:lang w:eastAsia="ja-JP"/>
                    </w:rPr>
                  </m:ctrlPr>
                </m:sSubSupPr>
                <m:e>
                  <m:r>
                    <w:rPr>
                      <w:rFonts w:ascii="Cambria Math" w:hAnsi="Cambria Math"/>
                      <w:sz w:val="18"/>
                      <w:szCs w:val="18"/>
                    </w:rPr>
                    <m:t>N</m:t>
                  </m:r>
                </m:e>
                <m:sub>
                  <m:r>
                    <m:rPr>
                      <m:sty m:val="p"/>
                    </m:rPr>
                    <w:rPr>
                      <w:rFonts w:ascii="Cambria Math" w:hAnsi="Cambria Math"/>
                      <w:sz w:val="18"/>
                      <w:szCs w:val="18"/>
                    </w:rPr>
                    <m:t>preamble</m:t>
                  </m:r>
                </m:sub>
                <m:sup>
                  <m:r>
                    <m:rPr>
                      <m:sty m:val="p"/>
                    </m:rPr>
                    <w:rPr>
                      <w:rFonts w:ascii="Cambria Math" w:hAnsi="Cambria Math"/>
                      <w:sz w:val="18"/>
                      <w:szCs w:val="18"/>
                    </w:rPr>
                    <m:t>rep</m:t>
                  </m:r>
                </m:sup>
              </m:sSubSup>
            </m:oMath>
            <w:r w:rsidRPr="00900623">
              <w:rPr>
                <w:sz w:val="18"/>
                <w:szCs w:val="18"/>
              </w:rPr>
              <w:t xml:space="preserve"> valid additional-R</w:t>
            </w:r>
            <w:r w:rsidRPr="00900623">
              <w:rPr>
                <w:rFonts w:eastAsiaTheme="minorEastAsia"/>
                <w:sz w:val="18"/>
                <w:szCs w:val="18"/>
              </w:rPr>
              <w:t>O</w:t>
            </w:r>
            <w:r w:rsidRPr="00900623">
              <w:rPr>
                <w:sz w:val="18"/>
                <w:szCs w:val="18"/>
              </w:rPr>
              <w:t>s</w:t>
            </w:r>
          </w:p>
          <w:p w14:paraId="4BE2EF7A" w14:textId="01DAB094" w:rsidR="00900623" w:rsidRPr="00900623" w:rsidRDefault="00900623" w:rsidP="00900623">
            <w:pPr>
              <w:spacing w:after="0"/>
              <w:contextualSpacing/>
              <w:textAlignment w:val="baseline"/>
              <w:rPr>
                <w:rFonts w:eastAsiaTheme="minorEastAsia"/>
                <w:color w:val="000000"/>
                <w:sz w:val="18"/>
                <w:szCs w:val="18"/>
                <w:lang w:eastAsia="zh-CN"/>
              </w:rPr>
            </w:pPr>
            <w:r w:rsidRPr="00900623">
              <w:rPr>
                <w:rFonts w:eastAsiaTheme="minorEastAsia"/>
                <w:sz w:val="18"/>
                <w:szCs w:val="18"/>
              </w:rPr>
              <w:lastRenderedPageBreak/>
              <w:t xml:space="preserve">2. </w:t>
            </w:r>
            <w:r w:rsidRPr="00900623">
              <w:rPr>
                <w:sz w:val="18"/>
                <w:szCs w:val="18"/>
              </w:rPr>
              <w:t xml:space="preserve">For RACH configuration Option 1, support separate configuration of </w:t>
            </w:r>
            <w:r w:rsidRPr="00900623">
              <w:rPr>
                <w:i/>
                <w:iCs/>
                <w:sz w:val="18"/>
                <w:szCs w:val="18"/>
              </w:rPr>
              <w:t>rsrp-ThresholdMsg1-RepetitionNum2/4/8</w:t>
            </w:r>
            <w:r w:rsidRPr="00900623">
              <w:rPr>
                <w:sz w:val="18"/>
                <w:szCs w:val="18"/>
              </w:rPr>
              <w:t xml:space="preserve"> for PRACH transmission with preamble repetitions within additional-ROs and PRACH transmission with preamble repetitions within legacy-ROs.</w:t>
            </w:r>
          </w:p>
          <w:p w14:paraId="5D59DC20" w14:textId="5DAF1EFB" w:rsidR="005E5076" w:rsidRPr="00900623" w:rsidRDefault="00900623" w:rsidP="00900623">
            <w:pPr>
              <w:spacing w:after="0"/>
              <w:contextualSpacing/>
              <w:textAlignment w:val="baseline"/>
              <w:rPr>
                <w:rFonts w:eastAsiaTheme="minorEastAsia"/>
                <w:color w:val="000000"/>
                <w:sz w:val="18"/>
                <w:szCs w:val="18"/>
                <w:highlight w:val="yellow"/>
                <w:lang w:eastAsia="ja-JP"/>
              </w:rPr>
            </w:pPr>
            <w:r w:rsidRPr="00900623">
              <w:rPr>
                <w:rFonts w:eastAsiaTheme="minorEastAsia"/>
                <w:sz w:val="18"/>
                <w:szCs w:val="18"/>
              </w:rPr>
              <w:t xml:space="preserve">3. </w:t>
            </w:r>
            <w:r w:rsidRPr="00900623">
              <w:rPr>
                <w:sz w:val="18"/>
                <w:szCs w:val="18"/>
              </w:rPr>
              <w:t xml:space="preserve">For RACH configuration Option 2, support separate configuration of </w:t>
            </w:r>
            <w:r w:rsidRPr="00900623">
              <w:rPr>
                <w:i/>
                <w:iCs/>
                <w:sz w:val="18"/>
                <w:szCs w:val="18"/>
              </w:rPr>
              <w:t>rsrp-ThresholdMsg1-RepetitionNum2/4/8</w:t>
            </w:r>
            <w:r w:rsidRPr="00900623">
              <w:rPr>
                <w:sz w:val="18"/>
                <w:szCs w:val="18"/>
              </w:rPr>
              <w:t xml:space="preserve"> and</w:t>
            </w:r>
            <w:r w:rsidRPr="00900623">
              <w:rPr>
                <w:i/>
                <w:iCs/>
                <w:sz w:val="18"/>
                <w:szCs w:val="18"/>
              </w:rPr>
              <w:t xml:space="preserve"> msg1-RepetitionNum</w:t>
            </w:r>
            <w:r w:rsidRPr="00900623">
              <w:rPr>
                <w:sz w:val="18"/>
                <w:szCs w:val="18"/>
              </w:rPr>
              <w:t xml:space="preserve"> for PRACH transmission with preamble repetitions within additional-ROs and PRACH transmission with preamble repetitions within legacy-ROs.</w:t>
            </w:r>
          </w:p>
        </w:tc>
        <w:tc>
          <w:tcPr>
            <w:tcW w:w="343" w:type="pct"/>
            <w:tcBorders>
              <w:top w:val="single" w:sz="4" w:space="0" w:color="auto"/>
              <w:left w:val="single" w:sz="4" w:space="0" w:color="auto"/>
              <w:bottom w:val="single" w:sz="4" w:space="0" w:color="auto"/>
              <w:right w:val="single" w:sz="4" w:space="0" w:color="auto"/>
            </w:tcBorders>
            <w:vAlign w:val="center"/>
            <w:hideMark/>
          </w:tcPr>
          <w:p w14:paraId="5B5EA625" w14:textId="77777777" w:rsidR="005E5076" w:rsidRDefault="005E5076">
            <w:pPr>
              <w:keepLines/>
              <w:spacing w:after="0"/>
              <w:jc w:val="center"/>
              <w:rPr>
                <w:rFonts w:ascii="Arial" w:hAnsi="Arial" w:cs="Arial"/>
                <w:color w:val="000000"/>
                <w:sz w:val="18"/>
                <w:szCs w:val="18"/>
                <w:lang w:eastAsia="zh-CN"/>
              </w:rPr>
            </w:pPr>
            <w:r>
              <w:rPr>
                <w:rFonts w:eastAsia="Malgun Gothic"/>
                <w:color w:val="000000"/>
                <w:sz w:val="18"/>
                <w:szCs w:val="18"/>
              </w:rPr>
              <w:lastRenderedPageBreak/>
              <w:t>X-1</w:t>
            </w:r>
          </w:p>
        </w:tc>
        <w:tc>
          <w:tcPr>
            <w:tcW w:w="480" w:type="pct"/>
            <w:tcBorders>
              <w:top w:val="single" w:sz="4" w:space="0" w:color="auto"/>
              <w:left w:val="single" w:sz="4" w:space="0" w:color="auto"/>
              <w:bottom w:val="single" w:sz="4" w:space="0" w:color="auto"/>
              <w:right w:val="single" w:sz="4" w:space="0" w:color="auto"/>
            </w:tcBorders>
            <w:vAlign w:val="center"/>
            <w:hideMark/>
          </w:tcPr>
          <w:p w14:paraId="5918B035" w14:textId="77777777" w:rsidR="005E5076" w:rsidRDefault="005E5076">
            <w:pPr>
              <w:keepLines/>
              <w:spacing w:after="0"/>
              <w:rPr>
                <w:rFonts w:eastAsia="Malgun Gothic"/>
                <w:color w:val="000000"/>
                <w:lang w:val="en-US" w:eastAsia="ko-KR"/>
              </w:rPr>
            </w:pPr>
            <w:r>
              <w:rPr>
                <w:rFonts w:eastAsia="Malgun Gothic"/>
                <w:color w:val="000000"/>
                <w:sz w:val="18"/>
                <w:szCs w:val="18"/>
              </w:rPr>
              <w:t xml:space="preserve">Preamble repetition within </w:t>
            </w:r>
            <w:r>
              <w:rPr>
                <w:rFonts w:eastAsia="Malgun Gothic"/>
                <w:color w:val="000000"/>
                <w:sz w:val="18"/>
                <w:szCs w:val="18"/>
              </w:rPr>
              <w:lastRenderedPageBreak/>
              <w:t>additional-ROs for RACH Configuration Option 1 and Option 2 is not supported</w:t>
            </w:r>
          </w:p>
        </w:tc>
        <w:tc>
          <w:tcPr>
            <w:tcW w:w="264" w:type="pct"/>
            <w:tcBorders>
              <w:top w:val="single" w:sz="4" w:space="0" w:color="auto"/>
              <w:left w:val="single" w:sz="4" w:space="0" w:color="auto"/>
              <w:bottom w:val="single" w:sz="4" w:space="0" w:color="auto"/>
              <w:right w:val="single" w:sz="4" w:space="0" w:color="auto"/>
            </w:tcBorders>
            <w:vAlign w:val="center"/>
            <w:hideMark/>
          </w:tcPr>
          <w:p w14:paraId="232CC822" w14:textId="77777777" w:rsidR="005E5076" w:rsidRDefault="005E5076">
            <w:pPr>
              <w:keepLines/>
              <w:spacing w:after="0"/>
              <w:jc w:val="center"/>
              <w:rPr>
                <w:rFonts w:ascii="Arial" w:eastAsia="MS Mincho" w:hAnsi="Arial" w:cs="Arial"/>
                <w:color w:val="000000"/>
                <w:sz w:val="18"/>
                <w:szCs w:val="18"/>
                <w:highlight w:val="yellow"/>
                <w:lang w:eastAsia="ja-JP"/>
              </w:rPr>
            </w:pPr>
            <w:r>
              <w:rPr>
                <w:rFonts w:ascii="Arial" w:hAnsi="Arial" w:cs="Arial"/>
                <w:color w:val="000000"/>
                <w:sz w:val="18"/>
                <w:szCs w:val="18"/>
                <w:lang w:eastAsia="zh-CN"/>
              </w:rPr>
              <w:lastRenderedPageBreak/>
              <w:t>Per Band</w:t>
            </w:r>
          </w:p>
        </w:tc>
        <w:tc>
          <w:tcPr>
            <w:tcW w:w="559" w:type="pct"/>
            <w:tcBorders>
              <w:top w:val="single" w:sz="4" w:space="0" w:color="auto"/>
              <w:left w:val="single" w:sz="4" w:space="0" w:color="auto"/>
              <w:bottom w:val="single" w:sz="4" w:space="0" w:color="auto"/>
              <w:right w:val="single" w:sz="4" w:space="0" w:color="auto"/>
            </w:tcBorders>
            <w:vAlign w:val="center"/>
            <w:hideMark/>
          </w:tcPr>
          <w:p w14:paraId="080682E4" w14:textId="77777777" w:rsidR="005E5076" w:rsidRDefault="005E5076">
            <w:pPr>
              <w:keepLines/>
              <w:spacing w:after="0"/>
              <w:jc w:val="center"/>
              <w:rPr>
                <w:rFonts w:ascii="Arial" w:hAnsi="Arial" w:cs="Arial"/>
                <w:color w:val="000000"/>
                <w:sz w:val="18"/>
                <w:szCs w:val="18"/>
                <w:lang w:eastAsia="zh-CN"/>
              </w:rPr>
            </w:pPr>
            <w:r>
              <w:rPr>
                <w:rFonts w:eastAsia="Malgun Gothic"/>
                <w:color w:val="000000"/>
              </w:rPr>
              <w:t>TDD only</w:t>
            </w:r>
          </w:p>
        </w:tc>
        <w:tc>
          <w:tcPr>
            <w:tcW w:w="669" w:type="pct"/>
            <w:tcBorders>
              <w:top w:val="single" w:sz="4" w:space="0" w:color="auto"/>
              <w:left w:val="single" w:sz="4" w:space="0" w:color="auto"/>
              <w:bottom w:val="single" w:sz="4" w:space="0" w:color="auto"/>
              <w:right w:val="single" w:sz="4" w:space="0" w:color="auto"/>
            </w:tcBorders>
            <w:vAlign w:val="center"/>
            <w:hideMark/>
          </w:tcPr>
          <w:p w14:paraId="7CD823B1" w14:textId="77777777" w:rsidR="005E5076" w:rsidRDefault="005E5076">
            <w:pPr>
              <w:keepLines/>
              <w:spacing w:after="0"/>
              <w:rPr>
                <w:rFonts w:eastAsia="Malgun Gothic"/>
                <w:color w:val="000000"/>
                <w:lang w:val="en-US" w:eastAsia="ko-KR"/>
              </w:rPr>
            </w:pPr>
            <w:r>
              <w:rPr>
                <w:rFonts w:eastAsia="Malgun Gothic"/>
                <w:color w:val="000000"/>
              </w:rPr>
              <w:t>Optional with capability signaling</w:t>
            </w:r>
          </w:p>
        </w:tc>
        <w:bookmarkEnd w:id="66"/>
      </w:tr>
      <w:bookmarkEnd w:id="67"/>
    </w:tbl>
    <w:p w14:paraId="2CABDA2C" w14:textId="77777777" w:rsidR="005E5076" w:rsidRDefault="005E5076" w:rsidP="00456682"/>
    <w:p w14:paraId="2E515ED0" w14:textId="5665F16E" w:rsidR="007F0C7C" w:rsidRDefault="007F0C7C" w:rsidP="007F0C7C">
      <w:pPr>
        <w:pStyle w:val="Heading2"/>
      </w:pPr>
      <w:r w:rsidRPr="007F0C7C">
        <w:t>UE Features for CLI Handling</w:t>
      </w:r>
    </w:p>
    <w:p w14:paraId="385A1948" w14:textId="62E924D4" w:rsidR="007F0C7C" w:rsidRDefault="007F0C7C" w:rsidP="007F0C7C">
      <w:pPr>
        <w:pStyle w:val="Heading3"/>
      </w:pPr>
      <w:r w:rsidRPr="007F0C7C">
        <w:t>UL Resource Muting for PUSCH in SBFD symbols</w:t>
      </w:r>
    </w:p>
    <w:p w14:paraId="4EA32D83" w14:textId="7F7EDA71" w:rsidR="007F0C7C" w:rsidRDefault="007F0C7C" w:rsidP="007F0C7C">
      <w:r>
        <w:t xml:space="preserve">In this section, we provide the list of UE features to be supported for UL Resource Muting for PUSCH in SBFD symbols. Our views are based on at least the following agreements made in agenda item 9.3.3 of R19 evolution of NR duplex operation.   </w:t>
      </w:r>
    </w:p>
    <w:tbl>
      <w:tblPr>
        <w:tblStyle w:val="TableGrid"/>
        <w:tblW w:w="0" w:type="auto"/>
        <w:tblInd w:w="108" w:type="dxa"/>
        <w:tblLook w:val="04A0" w:firstRow="1" w:lastRow="0" w:firstColumn="1" w:lastColumn="0" w:noHBand="0" w:noVBand="1"/>
      </w:tblPr>
      <w:tblGrid>
        <w:gridCol w:w="14317"/>
      </w:tblGrid>
      <w:tr w:rsidR="004879F9" w14:paraId="418FCE08" w14:textId="77777777" w:rsidTr="004879F9">
        <w:tc>
          <w:tcPr>
            <w:tcW w:w="14317" w:type="dxa"/>
            <w:tcBorders>
              <w:top w:val="single" w:sz="4" w:space="0" w:color="auto"/>
              <w:left w:val="single" w:sz="4" w:space="0" w:color="auto"/>
              <w:bottom w:val="single" w:sz="4" w:space="0" w:color="auto"/>
              <w:right w:val="single" w:sz="4" w:space="0" w:color="auto"/>
            </w:tcBorders>
          </w:tcPr>
          <w:p w14:paraId="2DDAB6B3" w14:textId="77777777" w:rsidR="00581518" w:rsidRPr="00581518" w:rsidRDefault="00581518" w:rsidP="00581518">
            <w:pPr>
              <w:spacing w:after="0"/>
              <w:rPr>
                <w:b/>
                <w:bCs/>
              </w:rPr>
            </w:pPr>
            <w:r w:rsidRPr="00581518">
              <w:rPr>
                <w:b/>
                <w:bCs/>
                <w:highlight w:val="green"/>
              </w:rPr>
              <w:t>Agreement</w:t>
            </w:r>
          </w:p>
          <w:p w14:paraId="3A9FB85C" w14:textId="77777777" w:rsidR="00581518" w:rsidRPr="00581518" w:rsidRDefault="00581518" w:rsidP="00581518">
            <w:pPr>
              <w:spacing w:after="0"/>
              <w:rPr>
                <w:rFonts w:cs="Times"/>
              </w:rPr>
            </w:pPr>
            <w:r w:rsidRPr="00581518">
              <w:rPr>
                <w:rFonts w:cs="Times"/>
              </w:rPr>
              <w:t xml:space="preserve">For the semi-statically configured time location and frequency location of UL muting symbol(s) for PUSCH, </w:t>
            </w:r>
          </w:p>
          <w:p w14:paraId="1C707844" w14:textId="77777777" w:rsidR="00581518" w:rsidRPr="00581518" w:rsidRDefault="00581518" w:rsidP="00581518">
            <w:pPr>
              <w:pStyle w:val="ListParagraph"/>
              <w:numPr>
                <w:ilvl w:val="0"/>
                <w:numId w:val="81"/>
              </w:numPr>
              <w:contextualSpacing w:val="0"/>
              <w:rPr>
                <w:rFonts w:cs="Arial"/>
                <w:iCs/>
                <w:sz w:val="20"/>
                <w:szCs w:val="20"/>
              </w:rPr>
            </w:pPr>
            <w:bookmarkStart w:id="69" w:name="OLE_LINK64"/>
            <w:r w:rsidRPr="00581518">
              <w:rPr>
                <w:sz w:val="20"/>
                <w:szCs w:val="20"/>
              </w:rPr>
              <w:t xml:space="preserve">Separate </w:t>
            </w:r>
            <w:r w:rsidRPr="00581518">
              <w:rPr>
                <w:rFonts w:cs="Times"/>
                <w:sz w:val="20"/>
                <w:szCs w:val="20"/>
              </w:rPr>
              <w:t xml:space="preserve">configurations of up to two UL muting symbols can be provided per UE for DG PUSCH/Type 2 CG PUSCH and Type 1 CG PUSCH </w:t>
            </w:r>
          </w:p>
          <w:bookmarkEnd w:id="69"/>
          <w:p w14:paraId="7A3A4219" w14:textId="378C34F9" w:rsidR="00581518" w:rsidRPr="00581518" w:rsidRDefault="00581518" w:rsidP="00581518">
            <w:pPr>
              <w:pStyle w:val="ListParagraph"/>
              <w:widowControl w:val="0"/>
              <w:numPr>
                <w:ilvl w:val="1"/>
                <w:numId w:val="81"/>
              </w:numPr>
              <w:suppressAutoHyphens/>
              <w:snapToGrid w:val="0"/>
              <w:contextualSpacing w:val="0"/>
              <w:jc w:val="both"/>
              <w:rPr>
                <w:rFonts w:cs="Arial"/>
                <w:iCs/>
                <w:sz w:val="20"/>
                <w:szCs w:val="20"/>
              </w:rPr>
            </w:pPr>
            <w:r w:rsidRPr="00581518">
              <w:rPr>
                <w:sz w:val="20"/>
                <w:szCs w:val="20"/>
              </w:rPr>
              <w:t>Separate configuration for each of multiple Type 1 CG PUSCH configurations is supported</w:t>
            </w:r>
          </w:p>
          <w:p w14:paraId="00336C5D" w14:textId="77777777" w:rsidR="00581518" w:rsidRDefault="00581518" w:rsidP="00581518">
            <w:pPr>
              <w:spacing w:after="0"/>
              <w:rPr>
                <w:rFonts w:eastAsia="Yu Mincho"/>
                <w:b/>
                <w:bCs/>
                <w:highlight w:val="green"/>
                <w:lang w:eastAsia="ja-JP"/>
              </w:rPr>
            </w:pPr>
          </w:p>
          <w:p w14:paraId="35B8C6DD" w14:textId="5062FA91" w:rsidR="00581518" w:rsidRDefault="00581518" w:rsidP="00581518">
            <w:pPr>
              <w:spacing w:after="0"/>
              <w:rPr>
                <w:rFonts w:eastAsia="Yu Mincho"/>
                <w:b/>
                <w:bCs/>
                <w:lang w:eastAsia="ja-JP"/>
              </w:rPr>
            </w:pPr>
            <w:r>
              <w:rPr>
                <w:rFonts w:eastAsia="Yu Mincho"/>
                <w:b/>
                <w:bCs/>
                <w:highlight w:val="green"/>
                <w:lang w:eastAsia="ja-JP"/>
              </w:rPr>
              <w:t>Agreement:</w:t>
            </w:r>
          </w:p>
          <w:p w14:paraId="0A1154E5" w14:textId="506A5278" w:rsidR="00581518" w:rsidRPr="00581518" w:rsidRDefault="00581518" w:rsidP="00581518">
            <w:pPr>
              <w:spacing w:after="0"/>
              <w:rPr>
                <w:rFonts w:eastAsia="Yu Mincho"/>
                <w:lang w:val="en-US" w:eastAsia="ja-JP"/>
              </w:rPr>
            </w:pPr>
            <w:r>
              <w:rPr>
                <w:rFonts w:eastAsia="Yu Mincho"/>
                <w:lang w:eastAsia="ja-JP"/>
              </w:rPr>
              <w:t xml:space="preserve">Introduce the following FGs for UL resource muting.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730"/>
              <w:gridCol w:w="3615"/>
              <w:gridCol w:w="637"/>
              <w:gridCol w:w="557"/>
              <w:gridCol w:w="485"/>
              <w:gridCol w:w="1962"/>
              <w:gridCol w:w="656"/>
              <w:gridCol w:w="586"/>
              <w:gridCol w:w="436"/>
              <w:gridCol w:w="436"/>
              <w:gridCol w:w="1582"/>
              <w:gridCol w:w="926"/>
            </w:tblGrid>
            <w:tr w:rsidR="00581518" w14:paraId="374FF05F" w14:textId="77777777" w:rsidTr="00581518">
              <w:trPr>
                <w:trHeight w:val="20"/>
              </w:trPr>
              <w:tc>
                <w:tcPr>
                  <w:tcW w:w="115" w:type="pct"/>
                  <w:tcBorders>
                    <w:top w:val="single" w:sz="4" w:space="0" w:color="auto"/>
                    <w:left w:val="single" w:sz="4" w:space="0" w:color="auto"/>
                    <w:bottom w:val="single" w:sz="4" w:space="0" w:color="auto"/>
                    <w:right w:val="single" w:sz="4" w:space="0" w:color="auto"/>
                  </w:tcBorders>
                  <w:hideMark/>
                </w:tcPr>
                <w:p w14:paraId="18F63D6D" w14:textId="77777777" w:rsidR="00581518" w:rsidRDefault="00581518" w:rsidP="00581518">
                  <w:pPr>
                    <w:keepLines/>
                    <w:spacing w:after="0"/>
                    <w:rPr>
                      <w:rFonts w:eastAsia="MS Mincho" w:cs="Arial"/>
                      <w:color w:val="000000"/>
                      <w:sz w:val="22"/>
                      <w:szCs w:val="22"/>
                      <w:lang w:eastAsia="zh-CN"/>
                    </w:rPr>
                  </w:pPr>
                  <w:bookmarkStart w:id="70" w:name="_Hlk190940000"/>
                  <w:r w:rsidRPr="00581518">
                    <w:rPr>
                      <w:rFonts w:eastAsia="MS Mincho" w:cs="Arial"/>
                      <w:color w:val="000000"/>
                      <w:lang w:eastAsia="ja-JP"/>
                    </w:rPr>
                    <w:t>60-7</w:t>
                  </w:r>
                </w:p>
              </w:tc>
              <w:tc>
                <w:tcPr>
                  <w:tcW w:w="743" w:type="pct"/>
                  <w:tcBorders>
                    <w:top w:val="single" w:sz="4" w:space="0" w:color="auto"/>
                    <w:left w:val="single" w:sz="4" w:space="0" w:color="auto"/>
                    <w:bottom w:val="single" w:sz="4" w:space="0" w:color="auto"/>
                    <w:right w:val="single" w:sz="4" w:space="0" w:color="auto"/>
                  </w:tcBorders>
                  <w:hideMark/>
                </w:tcPr>
                <w:p w14:paraId="399F434F" w14:textId="77777777" w:rsidR="00581518" w:rsidRPr="00581518" w:rsidRDefault="00581518" w:rsidP="00581518">
                  <w:pPr>
                    <w:keepLines/>
                    <w:spacing w:after="0"/>
                    <w:rPr>
                      <w:rFonts w:eastAsia="MS Mincho" w:cs="Arial"/>
                      <w:color w:val="000000"/>
                      <w:sz w:val="18"/>
                      <w:szCs w:val="18"/>
                      <w:lang w:eastAsia="ja-JP"/>
                    </w:rPr>
                  </w:pPr>
                  <w:bookmarkStart w:id="71" w:name="OLE_LINK69"/>
                  <w:r w:rsidRPr="00581518">
                    <w:rPr>
                      <w:rFonts w:eastAsia="MS Mincho" w:cs="Arial"/>
                      <w:color w:val="000000"/>
                      <w:sz w:val="18"/>
                      <w:szCs w:val="18"/>
                      <w:lang w:eastAsia="ja-JP"/>
                    </w:rPr>
                    <w:t xml:space="preserve">UL resource muting for CP-OFDM waveform </w:t>
                  </w:r>
                  <w:bookmarkEnd w:id="71"/>
                </w:p>
              </w:tc>
              <w:tc>
                <w:tcPr>
                  <w:tcW w:w="1412" w:type="pct"/>
                  <w:tcBorders>
                    <w:top w:val="single" w:sz="4" w:space="0" w:color="auto"/>
                    <w:left w:val="single" w:sz="4" w:space="0" w:color="auto"/>
                    <w:bottom w:val="single" w:sz="4" w:space="0" w:color="auto"/>
                    <w:right w:val="single" w:sz="4" w:space="0" w:color="auto"/>
                  </w:tcBorders>
                </w:tcPr>
                <w:p w14:paraId="2DE5F6D5" w14:textId="77777777" w:rsidR="00581518" w:rsidRPr="00581518" w:rsidRDefault="00581518" w:rsidP="00581518">
                  <w:pPr>
                    <w:spacing w:after="0"/>
                    <w:rPr>
                      <w:rFonts w:eastAsia="MS Mincho" w:cs="Arial"/>
                      <w:color w:val="000000"/>
                      <w:sz w:val="18"/>
                      <w:szCs w:val="18"/>
                      <w:lang w:eastAsia="ja-JP"/>
                    </w:rPr>
                  </w:pPr>
                  <w:r w:rsidRPr="00581518">
                    <w:rPr>
                      <w:rFonts w:eastAsia="MS Mincho" w:cs="Arial"/>
                      <w:color w:val="000000"/>
                      <w:sz w:val="18"/>
                      <w:szCs w:val="18"/>
                      <w:lang w:eastAsia="ja-JP"/>
                    </w:rPr>
                    <w:t xml:space="preserve">1. Support </w:t>
                  </w:r>
                  <w:r w:rsidRPr="00581518">
                    <w:rPr>
                      <w:rFonts w:eastAsia="Yu Mincho"/>
                      <w:color w:val="000000"/>
                      <w:sz w:val="18"/>
                      <w:szCs w:val="18"/>
                    </w:rPr>
                    <w:t>semi-static configuration</w:t>
                  </w:r>
                  <w:r w:rsidRPr="00581518">
                    <w:rPr>
                      <w:rFonts w:eastAsia="Yu Mincho"/>
                      <w:color w:val="000000"/>
                      <w:sz w:val="18"/>
                      <w:szCs w:val="18"/>
                      <w:lang w:eastAsia="ja-JP"/>
                    </w:rPr>
                    <w:t xml:space="preserve"> of time location and frequency location</w:t>
                  </w:r>
                  <w:r w:rsidRPr="00581518">
                    <w:rPr>
                      <w:rFonts w:eastAsia="MS Mincho" w:cs="Arial"/>
                      <w:color w:val="000000"/>
                      <w:sz w:val="18"/>
                      <w:szCs w:val="18"/>
                      <w:lang w:eastAsia="ja-JP"/>
                    </w:rPr>
                    <w:t xml:space="preserve"> of UL resource muting for CP-OFDM waveform</w:t>
                  </w:r>
                </w:p>
                <w:p w14:paraId="6A3B07A4" w14:textId="77777777" w:rsidR="00581518" w:rsidRPr="00581518" w:rsidRDefault="00581518" w:rsidP="00581518">
                  <w:pPr>
                    <w:spacing w:after="0"/>
                    <w:rPr>
                      <w:rFonts w:eastAsia="MS Mincho" w:cs="Arial"/>
                      <w:color w:val="000000"/>
                      <w:sz w:val="18"/>
                      <w:szCs w:val="18"/>
                      <w:lang w:eastAsia="ja-JP"/>
                    </w:rPr>
                  </w:pPr>
                  <w:r w:rsidRPr="00581518">
                    <w:rPr>
                      <w:rFonts w:eastAsia="MS Mincho" w:cs="Arial"/>
                      <w:color w:val="000000"/>
                      <w:sz w:val="18"/>
                      <w:szCs w:val="18"/>
                      <w:lang w:eastAsia="ja-JP"/>
                    </w:rPr>
                    <w:t xml:space="preserve">- Up to two UL muting symbols within a slot for PUSCH </w:t>
                  </w:r>
                </w:p>
                <w:p w14:paraId="75A11C9B" w14:textId="77777777" w:rsidR="00581518" w:rsidRPr="00581518" w:rsidRDefault="00581518" w:rsidP="00581518">
                  <w:pPr>
                    <w:spacing w:after="0"/>
                    <w:rPr>
                      <w:rFonts w:eastAsia="MS Mincho" w:cs="Arial"/>
                      <w:color w:val="000000"/>
                      <w:sz w:val="18"/>
                      <w:szCs w:val="18"/>
                      <w:lang w:eastAsia="ja-JP"/>
                    </w:rPr>
                  </w:pPr>
                  <w:r w:rsidRPr="00581518">
                    <w:rPr>
                      <w:rFonts w:eastAsia="MS Mincho" w:cs="Arial"/>
                      <w:color w:val="000000"/>
                      <w:sz w:val="18"/>
                      <w:szCs w:val="18"/>
                      <w:lang w:eastAsia="ja-JP"/>
                    </w:rPr>
                    <w:t>- A configurable comb offset {0, 1} for the UL muting symbol</w:t>
                  </w:r>
                </w:p>
                <w:p w14:paraId="40D35414" w14:textId="77777777" w:rsidR="00581518" w:rsidRPr="00581518" w:rsidRDefault="00581518" w:rsidP="00581518">
                  <w:pPr>
                    <w:spacing w:after="0"/>
                    <w:rPr>
                      <w:rFonts w:eastAsia="MS Mincho" w:cs="Arial"/>
                      <w:color w:val="000000"/>
                      <w:sz w:val="18"/>
                      <w:szCs w:val="18"/>
                      <w:lang w:eastAsia="ja-JP"/>
                    </w:rPr>
                  </w:pPr>
                  <w:r w:rsidRPr="00581518">
                    <w:rPr>
                      <w:rFonts w:eastAsia="MS Mincho" w:cs="Arial"/>
                      <w:color w:val="000000"/>
                      <w:sz w:val="18"/>
                      <w:szCs w:val="18"/>
                      <w:highlight w:val="yellow"/>
                      <w:lang w:eastAsia="ja-JP"/>
                    </w:rPr>
                    <w:t>[-</w:t>
                  </w:r>
                  <w:bookmarkStart w:id="72" w:name="OLE_LINK57"/>
                  <w:r w:rsidRPr="00581518">
                    <w:rPr>
                      <w:rFonts w:eastAsia="MS Mincho" w:cs="Arial"/>
                      <w:color w:val="000000"/>
                      <w:sz w:val="18"/>
                      <w:szCs w:val="18"/>
                      <w:highlight w:val="yellow"/>
                      <w:lang w:eastAsia="ja-JP"/>
                    </w:rPr>
                    <w:t xml:space="preserve"> FFS: Whether this FG only </w:t>
                  </w:r>
                  <w:bookmarkStart w:id="73" w:name="OLE_LINK63"/>
                  <w:r w:rsidRPr="00581518">
                    <w:rPr>
                      <w:rFonts w:eastAsia="MS Mincho" w:cs="Arial"/>
                      <w:color w:val="000000"/>
                      <w:sz w:val="18"/>
                      <w:szCs w:val="18"/>
                      <w:highlight w:val="yellow"/>
                      <w:lang w:eastAsia="ja-JP"/>
                    </w:rPr>
                    <w:t>support one common pattern of UL muting for DG/Type 2 CG PUSCH and Type 1 CG PUSCH</w:t>
                  </w:r>
                  <w:bookmarkEnd w:id="72"/>
                  <w:bookmarkEnd w:id="73"/>
                  <w:r w:rsidRPr="00581518">
                    <w:rPr>
                      <w:rFonts w:eastAsia="MS Mincho" w:cs="Arial"/>
                      <w:color w:val="000000"/>
                      <w:sz w:val="18"/>
                      <w:szCs w:val="18"/>
                      <w:highlight w:val="yellow"/>
                      <w:lang w:eastAsia="ja-JP"/>
                    </w:rPr>
                    <w:t>]</w:t>
                  </w:r>
                </w:p>
                <w:p w14:paraId="064D6128" w14:textId="77777777" w:rsidR="00581518" w:rsidRPr="00581518" w:rsidRDefault="00581518" w:rsidP="00581518">
                  <w:pPr>
                    <w:spacing w:after="0"/>
                    <w:rPr>
                      <w:rFonts w:eastAsia="MS Mincho" w:cs="Arial"/>
                      <w:color w:val="000000"/>
                      <w:sz w:val="18"/>
                      <w:szCs w:val="18"/>
                      <w:lang w:eastAsia="ja-JP"/>
                    </w:rPr>
                  </w:pPr>
                  <w:r w:rsidRPr="00581518">
                    <w:rPr>
                      <w:rFonts w:eastAsia="MS Mincho" w:cs="Arial"/>
                      <w:color w:val="000000"/>
                      <w:sz w:val="18"/>
                      <w:szCs w:val="18"/>
                      <w:lang w:eastAsia="ja-JP"/>
                    </w:rPr>
                    <w:t xml:space="preserve">2. Support dynamic on/off indication of the configured UL muting symbols by TDRA field in DCI for DG-PUSCH and Type-2 CG </w:t>
                  </w:r>
                  <w:r w:rsidRPr="00581518">
                    <w:rPr>
                      <w:rFonts w:eastAsia="MS Mincho" w:cs="Arial"/>
                      <w:color w:val="000000"/>
                      <w:sz w:val="18"/>
                      <w:szCs w:val="18"/>
                      <w:lang w:eastAsia="ja-JP"/>
                    </w:rPr>
                    <w:lastRenderedPageBreak/>
                    <w:t>PUSCH</w:t>
                  </w:r>
                </w:p>
                <w:p w14:paraId="6194DF7F" w14:textId="77777777" w:rsidR="00581518" w:rsidRPr="00581518" w:rsidRDefault="00581518" w:rsidP="00581518">
                  <w:pPr>
                    <w:spacing w:after="0"/>
                    <w:rPr>
                      <w:rFonts w:eastAsia="MS Mincho" w:cs="Arial"/>
                      <w:color w:val="000000"/>
                      <w:sz w:val="18"/>
                      <w:szCs w:val="18"/>
                      <w:lang w:eastAsia="ja-JP"/>
                    </w:rPr>
                  </w:pPr>
                  <w:r w:rsidRPr="00581518">
                    <w:rPr>
                      <w:rFonts w:eastAsia="MS Mincho" w:cs="Arial"/>
                      <w:color w:val="000000"/>
                      <w:sz w:val="18"/>
                      <w:szCs w:val="18"/>
                      <w:lang w:eastAsia="ja-JP"/>
                    </w:rPr>
                    <w:t>3. Support semi-static determination of UL muting symbols for Type-1 CG PUSCH</w:t>
                  </w:r>
                </w:p>
                <w:p w14:paraId="274EEC2C" w14:textId="77777777" w:rsidR="00581518" w:rsidRPr="00581518" w:rsidRDefault="00581518" w:rsidP="00581518">
                  <w:pPr>
                    <w:spacing w:after="0"/>
                    <w:rPr>
                      <w:rFonts w:eastAsia="MS Mincho" w:cs="Arial"/>
                      <w:color w:val="000000"/>
                      <w:sz w:val="18"/>
                      <w:szCs w:val="18"/>
                      <w:lang w:eastAsia="ja-JP"/>
                    </w:rPr>
                  </w:pPr>
                </w:p>
                <w:p w14:paraId="19C71014" w14:textId="77777777" w:rsidR="00581518" w:rsidRPr="00581518" w:rsidRDefault="00581518" w:rsidP="00581518">
                  <w:pPr>
                    <w:spacing w:after="0"/>
                    <w:rPr>
                      <w:rFonts w:eastAsia="MS Mincho" w:cs="Arial"/>
                      <w:color w:val="000000"/>
                      <w:sz w:val="18"/>
                      <w:szCs w:val="18"/>
                      <w:lang w:eastAsia="ja-JP"/>
                    </w:rPr>
                  </w:pPr>
                </w:p>
                <w:p w14:paraId="04C09CAC" w14:textId="77777777" w:rsidR="00581518" w:rsidRPr="00581518" w:rsidRDefault="00581518" w:rsidP="00581518">
                  <w:pPr>
                    <w:spacing w:after="0"/>
                    <w:rPr>
                      <w:rFonts w:eastAsia="MS Mincho" w:cs="Arial"/>
                      <w:color w:val="000000"/>
                      <w:sz w:val="18"/>
                      <w:szCs w:val="18"/>
                      <w:lang w:eastAsia="ja-JP"/>
                    </w:rPr>
                  </w:pPr>
                  <w:r w:rsidRPr="00581518">
                    <w:rPr>
                      <w:rFonts w:eastAsia="MS Mincho" w:cs="Arial"/>
                      <w:color w:val="000000"/>
                      <w:sz w:val="18"/>
                      <w:szCs w:val="18"/>
                      <w:highlight w:val="yellow"/>
                      <w:lang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hideMark/>
                </w:tcPr>
                <w:p w14:paraId="6C4717F2" w14:textId="77777777" w:rsidR="00581518" w:rsidRPr="00581518" w:rsidRDefault="00581518" w:rsidP="00581518">
                  <w:pPr>
                    <w:keepLines/>
                    <w:spacing w:after="0"/>
                    <w:rPr>
                      <w:rFonts w:eastAsia="MS Mincho" w:cs="Arial"/>
                      <w:color w:val="000000"/>
                      <w:sz w:val="18"/>
                      <w:szCs w:val="18"/>
                      <w:lang w:eastAsia="ja-JP"/>
                    </w:rPr>
                  </w:pPr>
                  <w:r w:rsidRPr="00581518">
                    <w:rPr>
                      <w:rFonts w:eastAsia="MS Mincho" w:cs="Arial"/>
                      <w:color w:val="000000"/>
                      <w:sz w:val="18"/>
                      <w:szCs w:val="18"/>
                      <w:highlight w:val="yellow"/>
                      <w:lang w:eastAsia="ja-JP"/>
                    </w:rPr>
                    <w:lastRenderedPageBreak/>
                    <w:t>[FFS]</w:t>
                  </w:r>
                </w:p>
              </w:tc>
              <w:tc>
                <w:tcPr>
                  <w:tcW w:w="129" w:type="pct"/>
                  <w:tcBorders>
                    <w:top w:val="single" w:sz="4" w:space="0" w:color="auto"/>
                    <w:left w:val="single" w:sz="4" w:space="0" w:color="auto"/>
                    <w:bottom w:val="single" w:sz="4" w:space="0" w:color="auto"/>
                    <w:right w:val="single" w:sz="4" w:space="0" w:color="auto"/>
                  </w:tcBorders>
                  <w:hideMark/>
                </w:tcPr>
                <w:p w14:paraId="7E6E9838" w14:textId="77777777" w:rsidR="00581518" w:rsidRPr="00581518" w:rsidRDefault="00581518" w:rsidP="00581518">
                  <w:pPr>
                    <w:keepLines/>
                    <w:spacing w:after="0"/>
                    <w:jc w:val="center"/>
                    <w:rPr>
                      <w:rFonts w:cs="Arial"/>
                      <w:color w:val="000000"/>
                      <w:sz w:val="18"/>
                      <w:szCs w:val="18"/>
                      <w:lang w:eastAsia="zh-CN"/>
                    </w:rPr>
                  </w:pPr>
                  <w:r w:rsidRPr="00581518">
                    <w:rPr>
                      <w:rFonts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73D29F8A" w14:textId="77777777" w:rsidR="00581518" w:rsidRDefault="00581518" w:rsidP="00581518">
                  <w:pPr>
                    <w:keepLines/>
                    <w:spacing w:after="0"/>
                    <w:jc w:val="center"/>
                    <w:rPr>
                      <w:rFonts w:cs="Arial"/>
                      <w:color w:val="000000"/>
                      <w:sz w:val="22"/>
                      <w:szCs w:val="22"/>
                      <w:lang w:eastAsia="zh-CN"/>
                    </w:rPr>
                  </w:pPr>
                  <w:r>
                    <w:rPr>
                      <w:rFonts w:cs="Arial"/>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723F736E" w14:textId="77777777" w:rsidR="00581518" w:rsidRPr="00581518" w:rsidRDefault="00581518" w:rsidP="00581518">
                  <w:pPr>
                    <w:keepLines/>
                    <w:spacing w:after="0"/>
                    <w:rPr>
                      <w:rFonts w:eastAsia="MS Mincho" w:cs="Arial"/>
                      <w:color w:val="000000"/>
                      <w:sz w:val="18"/>
                      <w:szCs w:val="18"/>
                      <w:lang w:eastAsia="ja-JP"/>
                    </w:rPr>
                  </w:pPr>
                  <w:r w:rsidRPr="00581518">
                    <w:rPr>
                      <w:rFonts w:eastAsia="MS Mincho" w:cs="Arial"/>
                      <w:color w:val="000000"/>
                      <w:sz w:val="18"/>
                      <w:szCs w:val="18"/>
                      <w:lang w:eastAsia="ja-JP"/>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hideMark/>
                </w:tcPr>
                <w:p w14:paraId="073C3E5F" w14:textId="77777777" w:rsidR="00581518" w:rsidRPr="00581518" w:rsidRDefault="00581518" w:rsidP="00581518">
                  <w:pPr>
                    <w:keepLines/>
                    <w:spacing w:after="0"/>
                    <w:jc w:val="center"/>
                    <w:rPr>
                      <w:rFonts w:eastAsia="MS Mincho" w:cs="Arial"/>
                      <w:color w:val="000000"/>
                      <w:sz w:val="18"/>
                      <w:szCs w:val="18"/>
                      <w:lang w:eastAsia="ja-JP"/>
                    </w:rPr>
                  </w:pPr>
                  <w:r w:rsidRPr="00581518">
                    <w:rPr>
                      <w:rFonts w:eastAsia="MS Mincho" w:cs="Arial"/>
                      <w:color w:val="000000"/>
                      <w:sz w:val="18"/>
                      <w:szCs w:val="18"/>
                      <w:highlight w:val="yellow"/>
                      <w:lang w:eastAsia="ja-JP"/>
                    </w:rPr>
                    <w:t>[</w:t>
                  </w:r>
                  <w:r w:rsidRPr="00581518">
                    <w:rPr>
                      <w:rFonts w:cs="Arial"/>
                      <w:color w:val="000000"/>
                      <w:sz w:val="18"/>
                      <w:szCs w:val="18"/>
                      <w:highlight w:val="yellow"/>
                      <w:lang w:eastAsia="zh-CN"/>
                    </w:rPr>
                    <w:t>Per Band</w:t>
                  </w:r>
                  <w:r w:rsidRPr="00581518">
                    <w:rPr>
                      <w:rFonts w:eastAsia="MS Mincho" w:cs="Arial"/>
                      <w:color w:val="000000"/>
                      <w:sz w:val="18"/>
                      <w:szCs w:val="18"/>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2D317C48" w14:textId="77777777" w:rsidR="00581518" w:rsidRPr="00581518" w:rsidRDefault="00581518" w:rsidP="00581518">
                  <w:pPr>
                    <w:keepLines/>
                    <w:spacing w:after="0"/>
                    <w:jc w:val="center"/>
                    <w:rPr>
                      <w:rFonts w:cs="Arial"/>
                      <w:color w:val="000000"/>
                      <w:sz w:val="18"/>
                      <w:szCs w:val="18"/>
                      <w:lang w:eastAsia="zh-CN"/>
                    </w:rPr>
                  </w:pPr>
                  <w:r w:rsidRPr="00581518">
                    <w:rPr>
                      <w:rFonts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5E79B1B8" w14:textId="77777777" w:rsidR="00581518" w:rsidRPr="00581518" w:rsidRDefault="00581518" w:rsidP="00581518">
                  <w:pPr>
                    <w:keepLines/>
                    <w:spacing w:after="0"/>
                    <w:jc w:val="center"/>
                    <w:rPr>
                      <w:rFonts w:cs="Arial"/>
                      <w:color w:val="000000"/>
                      <w:sz w:val="18"/>
                      <w:szCs w:val="18"/>
                      <w:lang w:eastAsia="zh-CN"/>
                    </w:rPr>
                  </w:pPr>
                  <w:r w:rsidRPr="00581518">
                    <w:rPr>
                      <w:rFonts w:cs="Arial"/>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7DA3B855" w14:textId="77777777" w:rsidR="00581518" w:rsidRPr="00581518" w:rsidRDefault="00581518" w:rsidP="00581518">
                  <w:pPr>
                    <w:keepLines/>
                    <w:spacing w:after="0"/>
                    <w:jc w:val="center"/>
                    <w:rPr>
                      <w:rFonts w:cs="Arial"/>
                      <w:color w:val="000000"/>
                      <w:sz w:val="18"/>
                      <w:szCs w:val="18"/>
                      <w:lang w:eastAsia="ja-JP"/>
                    </w:rPr>
                  </w:pPr>
                  <w:r w:rsidRPr="00581518">
                    <w:rPr>
                      <w:rFonts w:cs="Arial"/>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tcPr>
                <w:p w14:paraId="0CE38294" w14:textId="77777777" w:rsidR="00581518" w:rsidRPr="00581518" w:rsidRDefault="00581518" w:rsidP="00581518">
                  <w:pPr>
                    <w:keepLines/>
                    <w:spacing w:after="0"/>
                    <w:rPr>
                      <w:rFonts w:eastAsia="Yu Mincho" w:cs="Arial"/>
                      <w:color w:val="000000"/>
                      <w:sz w:val="18"/>
                      <w:szCs w:val="18"/>
                      <w:lang w:eastAsia="ja-JP"/>
                    </w:rPr>
                  </w:pPr>
                </w:p>
              </w:tc>
              <w:tc>
                <w:tcPr>
                  <w:tcW w:w="324" w:type="pct"/>
                  <w:tcBorders>
                    <w:top w:val="single" w:sz="4" w:space="0" w:color="auto"/>
                    <w:left w:val="single" w:sz="4" w:space="0" w:color="auto"/>
                    <w:bottom w:val="single" w:sz="4" w:space="0" w:color="auto"/>
                    <w:right w:val="single" w:sz="4" w:space="0" w:color="auto"/>
                  </w:tcBorders>
                  <w:hideMark/>
                </w:tcPr>
                <w:p w14:paraId="0F15183F" w14:textId="77777777" w:rsidR="00581518" w:rsidRPr="00581518" w:rsidRDefault="00581518" w:rsidP="00581518">
                  <w:pPr>
                    <w:keepLines/>
                    <w:spacing w:after="0"/>
                    <w:rPr>
                      <w:rFonts w:cs="Arial"/>
                      <w:color w:val="000000"/>
                      <w:sz w:val="18"/>
                      <w:szCs w:val="18"/>
                      <w:lang w:eastAsia="ja-JP"/>
                    </w:rPr>
                  </w:pPr>
                  <w:r w:rsidRPr="00581518">
                    <w:rPr>
                      <w:rFonts w:cs="Arial"/>
                      <w:color w:val="000000"/>
                      <w:sz w:val="18"/>
                      <w:szCs w:val="18"/>
                      <w:lang w:eastAsia="ja-JP"/>
                    </w:rPr>
                    <w:t>Optional with capability signalling</w:t>
                  </w:r>
                </w:p>
              </w:tc>
            </w:tr>
            <w:tr w:rsidR="00581518" w14:paraId="19BB398A" w14:textId="77777777" w:rsidTr="00581518">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hideMark/>
                </w:tcPr>
                <w:p w14:paraId="10C52AEE" w14:textId="77777777" w:rsidR="00581518" w:rsidRDefault="00581518" w:rsidP="00581518">
                  <w:pPr>
                    <w:keepLines/>
                    <w:spacing w:after="0"/>
                    <w:rPr>
                      <w:rFonts w:eastAsia="MS Mincho" w:cs="Arial"/>
                      <w:color w:val="000000"/>
                      <w:sz w:val="22"/>
                      <w:szCs w:val="22"/>
                      <w:lang w:eastAsia="ja-JP"/>
                    </w:rPr>
                  </w:pPr>
                  <w:r w:rsidRPr="00581518">
                    <w:rPr>
                      <w:rFonts w:eastAsia="MS Mincho" w:cs="Arial"/>
                      <w:color w:val="000000"/>
                      <w:lang w:eastAsia="ja-JP"/>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hideMark/>
                </w:tcPr>
                <w:p w14:paraId="770CABB3" w14:textId="77777777" w:rsidR="00581518" w:rsidRPr="00581518" w:rsidRDefault="00581518" w:rsidP="00581518">
                  <w:pPr>
                    <w:keepLines/>
                    <w:spacing w:after="0"/>
                    <w:rPr>
                      <w:rFonts w:cs="Arial"/>
                      <w:color w:val="000000"/>
                      <w:sz w:val="18"/>
                      <w:szCs w:val="18"/>
                      <w:lang w:eastAsia="zh-CN"/>
                    </w:rPr>
                  </w:pPr>
                  <w:bookmarkStart w:id="74" w:name="OLE_LINK70"/>
                  <w:r w:rsidRPr="00581518">
                    <w:rPr>
                      <w:rFonts w:eastAsia="MS Mincho" w:cs="Arial"/>
                      <w:color w:val="000000"/>
                      <w:sz w:val="18"/>
                      <w:szCs w:val="18"/>
                      <w:lang w:eastAsia="ja-JP"/>
                    </w:rPr>
                    <w:t>UL resource muting for DFTS-OFDM waveform</w:t>
                  </w:r>
                  <w:bookmarkEnd w:id="74"/>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3C23D78E" w14:textId="77777777" w:rsidR="00581518" w:rsidRPr="00581518" w:rsidRDefault="00581518" w:rsidP="00581518">
                  <w:pPr>
                    <w:spacing w:after="0"/>
                    <w:rPr>
                      <w:rFonts w:eastAsia="MS Mincho" w:cs="Arial"/>
                      <w:color w:val="000000"/>
                      <w:sz w:val="18"/>
                      <w:szCs w:val="18"/>
                      <w:lang w:eastAsia="ja-JP"/>
                    </w:rPr>
                  </w:pPr>
                  <w:r w:rsidRPr="00581518">
                    <w:rPr>
                      <w:rFonts w:eastAsia="MS Mincho" w:cs="Arial"/>
                      <w:color w:val="000000"/>
                      <w:sz w:val="18"/>
                      <w:szCs w:val="18"/>
                      <w:lang w:eastAsia="ja-JP"/>
                    </w:rPr>
                    <w:t xml:space="preserve">1. Support </w:t>
                  </w:r>
                  <w:r w:rsidRPr="00581518">
                    <w:rPr>
                      <w:rFonts w:eastAsia="Yu Mincho"/>
                      <w:color w:val="000000"/>
                      <w:sz w:val="18"/>
                      <w:szCs w:val="18"/>
                    </w:rPr>
                    <w:t>semi-static configuration</w:t>
                  </w:r>
                  <w:r w:rsidRPr="00581518">
                    <w:rPr>
                      <w:rFonts w:eastAsia="Yu Mincho"/>
                      <w:color w:val="000000"/>
                      <w:sz w:val="18"/>
                      <w:szCs w:val="18"/>
                      <w:lang w:eastAsia="ja-JP"/>
                    </w:rPr>
                    <w:t xml:space="preserve"> of time location and frequency location</w:t>
                  </w:r>
                  <w:r w:rsidRPr="00581518">
                    <w:rPr>
                      <w:rFonts w:eastAsia="MS Mincho" w:cs="Arial"/>
                      <w:color w:val="000000"/>
                      <w:sz w:val="18"/>
                      <w:szCs w:val="18"/>
                      <w:lang w:eastAsia="ja-JP"/>
                    </w:rPr>
                    <w:t xml:space="preserve"> of UL resource muting for DFTS-OFDM waveform</w:t>
                  </w:r>
                </w:p>
                <w:p w14:paraId="46114138" w14:textId="77777777" w:rsidR="00581518" w:rsidRPr="00581518" w:rsidRDefault="00581518" w:rsidP="00581518">
                  <w:pPr>
                    <w:spacing w:after="0"/>
                    <w:rPr>
                      <w:rFonts w:eastAsia="MS Mincho" w:cs="Arial"/>
                      <w:color w:val="000000"/>
                      <w:sz w:val="18"/>
                      <w:szCs w:val="18"/>
                      <w:lang w:eastAsia="ja-JP"/>
                    </w:rPr>
                  </w:pPr>
                  <w:r w:rsidRPr="00581518">
                    <w:rPr>
                      <w:rFonts w:eastAsia="MS Mincho" w:cs="Arial"/>
                      <w:color w:val="000000"/>
                      <w:sz w:val="18"/>
                      <w:szCs w:val="18"/>
                      <w:lang w:eastAsia="ja-JP"/>
                    </w:rPr>
                    <w:t xml:space="preserve">- Up to two UL muting symbols within a slot for PUSCH </w:t>
                  </w:r>
                </w:p>
                <w:p w14:paraId="1EFFEAFF" w14:textId="77777777" w:rsidR="00581518" w:rsidRPr="00581518" w:rsidRDefault="00581518" w:rsidP="00581518">
                  <w:pPr>
                    <w:spacing w:after="0"/>
                    <w:rPr>
                      <w:rFonts w:eastAsia="MS Mincho" w:cs="Arial"/>
                      <w:color w:val="000000"/>
                      <w:sz w:val="18"/>
                      <w:szCs w:val="18"/>
                      <w:lang w:eastAsia="ja-JP"/>
                    </w:rPr>
                  </w:pPr>
                  <w:r w:rsidRPr="00581518">
                    <w:rPr>
                      <w:rFonts w:eastAsia="MS Mincho" w:cs="Arial"/>
                      <w:color w:val="000000"/>
                      <w:sz w:val="18"/>
                      <w:szCs w:val="18"/>
                      <w:lang w:eastAsia="ja-JP"/>
                    </w:rPr>
                    <w:t>- A configurable comb offset {0, 1} for the UL muting symbol</w:t>
                  </w:r>
                </w:p>
                <w:p w14:paraId="5AE6F075" w14:textId="77777777" w:rsidR="00581518" w:rsidRPr="00581518" w:rsidRDefault="00581518" w:rsidP="00581518">
                  <w:pPr>
                    <w:spacing w:after="0"/>
                    <w:rPr>
                      <w:rFonts w:eastAsia="MS Mincho" w:cs="Arial"/>
                      <w:color w:val="000000"/>
                      <w:sz w:val="18"/>
                      <w:szCs w:val="18"/>
                      <w:lang w:eastAsia="ja-JP"/>
                    </w:rPr>
                  </w:pPr>
                  <w:r w:rsidRPr="00581518">
                    <w:rPr>
                      <w:rFonts w:eastAsia="MS Mincho" w:cs="Arial"/>
                      <w:color w:val="000000"/>
                      <w:sz w:val="18"/>
                      <w:szCs w:val="18"/>
                      <w:highlight w:val="yellow"/>
                      <w:lang w:eastAsia="ja-JP"/>
                    </w:rPr>
                    <w:t>[- FFS: Whether this FG only support one common pattern of UL muting for DG/Type 2 CG PUSCH and Type 1 CG PUSCH]</w:t>
                  </w:r>
                </w:p>
                <w:p w14:paraId="68A39EB4" w14:textId="77777777" w:rsidR="00581518" w:rsidRPr="00581518" w:rsidRDefault="00581518" w:rsidP="00581518">
                  <w:pPr>
                    <w:spacing w:after="0"/>
                    <w:rPr>
                      <w:rFonts w:eastAsia="MS Mincho" w:cs="Arial"/>
                      <w:color w:val="000000"/>
                      <w:sz w:val="18"/>
                      <w:szCs w:val="18"/>
                      <w:lang w:eastAsia="ja-JP"/>
                    </w:rPr>
                  </w:pPr>
                  <w:r w:rsidRPr="00581518">
                    <w:rPr>
                      <w:rFonts w:eastAsia="MS Mincho" w:cs="Arial"/>
                      <w:color w:val="000000"/>
                      <w:sz w:val="18"/>
                      <w:szCs w:val="18"/>
                      <w:lang w:eastAsia="ja-JP"/>
                    </w:rPr>
                    <w:t>2. Support dynamic on/off indication of the configured UL muting symbols by TDRA field in DCI for DG-PUSCH and Type-2 CG PUSCH</w:t>
                  </w:r>
                </w:p>
                <w:p w14:paraId="680C564D" w14:textId="77777777" w:rsidR="00581518" w:rsidRPr="00581518" w:rsidRDefault="00581518" w:rsidP="00581518">
                  <w:pPr>
                    <w:spacing w:after="0"/>
                    <w:rPr>
                      <w:rFonts w:eastAsia="MS Mincho" w:cs="Arial"/>
                      <w:color w:val="000000"/>
                      <w:sz w:val="18"/>
                      <w:szCs w:val="18"/>
                      <w:lang w:eastAsia="ja-JP"/>
                    </w:rPr>
                  </w:pPr>
                  <w:r w:rsidRPr="00581518">
                    <w:rPr>
                      <w:rFonts w:eastAsia="MS Mincho" w:cs="Arial"/>
                      <w:color w:val="000000"/>
                      <w:sz w:val="18"/>
                      <w:szCs w:val="18"/>
                      <w:lang w:eastAsia="ja-JP"/>
                    </w:rPr>
                    <w:t>3. Support semi-static determination of UL muting symbols for Type-1 CG PUSCH</w:t>
                  </w:r>
                </w:p>
                <w:p w14:paraId="3C57ABED" w14:textId="77777777" w:rsidR="00581518" w:rsidRPr="00581518" w:rsidRDefault="00581518" w:rsidP="00581518">
                  <w:pPr>
                    <w:spacing w:after="0"/>
                    <w:rPr>
                      <w:rFonts w:eastAsia="MS Mincho" w:cs="Arial"/>
                      <w:color w:val="000000"/>
                      <w:sz w:val="18"/>
                      <w:szCs w:val="18"/>
                      <w:lang w:eastAsia="ja-JP"/>
                    </w:rPr>
                  </w:pPr>
                </w:p>
                <w:p w14:paraId="0A6B88C7" w14:textId="77777777" w:rsidR="00581518" w:rsidRPr="00581518" w:rsidRDefault="00581518" w:rsidP="00581518">
                  <w:pPr>
                    <w:spacing w:after="0"/>
                    <w:rPr>
                      <w:rFonts w:eastAsia="MS Mincho" w:cs="Arial"/>
                      <w:color w:val="000000"/>
                      <w:sz w:val="18"/>
                      <w:szCs w:val="18"/>
                      <w:lang w:eastAsia="zh-CN"/>
                    </w:rPr>
                  </w:pPr>
                  <w:r w:rsidRPr="00581518">
                    <w:rPr>
                      <w:rFonts w:eastAsia="MS Mincho" w:cs="Arial"/>
                      <w:color w:val="000000"/>
                      <w:sz w:val="18"/>
                      <w:szCs w:val="18"/>
                      <w:highlight w:val="yellow"/>
                      <w:lang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hideMark/>
                </w:tcPr>
                <w:p w14:paraId="5A6B006D" w14:textId="77777777" w:rsidR="00581518" w:rsidRPr="00581518" w:rsidRDefault="00581518" w:rsidP="00581518">
                  <w:pPr>
                    <w:keepLines/>
                    <w:spacing w:after="0"/>
                    <w:rPr>
                      <w:rFonts w:eastAsia="MS Mincho" w:cs="Arial"/>
                      <w:color w:val="000000"/>
                      <w:sz w:val="18"/>
                      <w:szCs w:val="18"/>
                      <w:lang w:eastAsia="ja-JP"/>
                    </w:rPr>
                  </w:pPr>
                  <w:r w:rsidRPr="00581518">
                    <w:rPr>
                      <w:rFonts w:eastAsia="MS Mincho" w:cs="Arial"/>
                      <w:color w:val="000000"/>
                      <w:sz w:val="18"/>
                      <w:szCs w:val="18"/>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FFFFFF"/>
                  <w:hideMark/>
                </w:tcPr>
                <w:p w14:paraId="55FC3009" w14:textId="77777777" w:rsidR="00581518" w:rsidRPr="00581518" w:rsidRDefault="00581518" w:rsidP="00581518">
                  <w:pPr>
                    <w:keepLines/>
                    <w:spacing w:after="0"/>
                    <w:jc w:val="center"/>
                    <w:rPr>
                      <w:rFonts w:cs="Arial"/>
                      <w:color w:val="000000"/>
                      <w:sz w:val="18"/>
                      <w:szCs w:val="18"/>
                      <w:lang w:eastAsia="zh-CN"/>
                    </w:rPr>
                  </w:pPr>
                  <w:r w:rsidRPr="00581518">
                    <w:rPr>
                      <w:rFonts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hideMark/>
                </w:tcPr>
                <w:p w14:paraId="46CBAC53" w14:textId="77777777" w:rsidR="00581518" w:rsidRDefault="00581518" w:rsidP="00581518">
                  <w:pPr>
                    <w:keepLines/>
                    <w:spacing w:after="0"/>
                    <w:jc w:val="center"/>
                    <w:rPr>
                      <w:rFonts w:cs="Arial"/>
                      <w:color w:val="000000"/>
                      <w:sz w:val="22"/>
                      <w:szCs w:val="22"/>
                      <w:lang w:eastAsia="zh-CN"/>
                    </w:rPr>
                  </w:pPr>
                  <w:r>
                    <w:rPr>
                      <w:rFonts w:cs="Arial"/>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hideMark/>
                </w:tcPr>
                <w:p w14:paraId="0E9ECAF1" w14:textId="77777777" w:rsidR="00581518" w:rsidRPr="00581518" w:rsidRDefault="00581518" w:rsidP="00581518">
                  <w:pPr>
                    <w:keepLines/>
                    <w:spacing w:after="0"/>
                    <w:rPr>
                      <w:rFonts w:eastAsia="MS Mincho" w:cs="Arial"/>
                      <w:color w:val="000000"/>
                      <w:sz w:val="18"/>
                      <w:szCs w:val="18"/>
                      <w:lang w:eastAsia="ja-JP"/>
                    </w:rPr>
                  </w:pPr>
                  <w:r w:rsidRPr="00581518">
                    <w:rPr>
                      <w:rFonts w:eastAsia="MS Mincho" w:cs="Arial"/>
                      <w:color w:val="000000"/>
                      <w:sz w:val="18"/>
                      <w:szCs w:val="18"/>
                      <w:lang w:eastAsia="ja-JP"/>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hideMark/>
                </w:tcPr>
                <w:p w14:paraId="7CDC2A68" w14:textId="77777777" w:rsidR="00581518" w:rsidRPr="00581518" w:rsidRDefault="00581518" w:rsidP="00581518">
                  <w:pPr>
                    <w:keepLines/>
                    <w:spacing w:after="0"/>
                    <w:jc w:val="center"/>
                    <w:rPr>
                      <w:rFonts w:eastAsia="MS Mincho" w:cs="Arial"/>
                      <w:color w:val="000000"/>
                      <w:sz w:val="18"/>
                      <w:szCs w:val="18"/>
                      <w:lang w:eastAsia="ja-JP"/>
                    </w:rPr>
                  </w:pPr>
                  <w:r w:rsidRPr="00581518">
                    <w:rPr>
                      <w:rFonts w:eastAsia="MS Mincho" w:cs="Arial"/>
                      <w:color w:val="000000"/>
                      <w:sz w:val="18"/>
                      <w:szCs w:val="18"/>
                      <w:highlight w:val="yellow"/>
                      <w:lang w:eastAsia="ja-JP"/>
                    </w:rPr>
                    <w:t>[</w:t>
                  </w:r>
                  <w:r w:rsidRPr="00581518">
                    <w:rPr>
                      <w:rFonts w:cs="Arial"/>
                      <w:color w:val="000000"/>
                      <w:sz w:val="18"/>
                      <w:szCs w:val="18"/>
                      <w:highlight w:val="yellow"/>
                      <w:lang w:eastAsia="zh-CN"/>
                    </w:rPr>
                    <w:t>Per Band</w:t>
                  </w:r>
                  <w:r w:rsidRPr="00581518">
                    <w:rPr>
                      <w:rFonts w:eastAsia="MS Mincho" w:cs="Arial"/>
                      <w:color w:val="000000"/>
                      <w:sz w:val="18"/>
                      <w:szCs w:val="18"/>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FFFFFF"/>
                  <w:hideMark/>
                </w:tcPr>
                <w:p w14:paraId="2553D417" w14:textId="77777777" w:rsidR="00581518" w:rsidRPr="00581518" w:rsidRDefault="00581518" w:rsidP="00581518">
                  <w:pPr>
                    <w:keepLines/>
                    <w:spacing w:after="0"/>
                    <w:jc w:val="center"/>
                    <w:rPr>
                      <w:rFonts w:cs="Arial"/>
                      <w:color w:val="000000"/>
                      <w:sz w:val="18"/>
                      <w:szCs w:val="18"/>
                      <w:lang w:eastAsia="zh-CN"/>
                    </w:rPr>
                  </w:pPr>
                  <w:r w:rsidRPr="00581518">
                    <w:rPr>
                      <w:rFonts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hideMark/>
                </w:tcPr>
                <w:p w14:paraId="1BFC3705" w14:textId="77777777" w:rsidR="00581518" w:rsidRPr="00581518" w:rsidRDefault="00581518" w:rsidP="00581518">
                  <w:pPr>
                    <w:keepLines/>
                    <w:spacing w:after="0"/>
                    <w:jc w:val="center"/>
                    <w:rPr>
                      <w:rFonts w:cs="Arial"/>
                      <w:color w:val="000000"/>
                      <w:sz w:val="18"/>
                      <w:szCs w:val="18"/>
                      <w:lang w:eastAsia="zh-CN"/>
                    </w:rPr>
                  </w:pPr>
                  <w:r w:rsidRPr="00581518">
                    <w:rPr>
                      <w:rFonts w:cs="Arial"/>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hideMark/>
                </w:tcPr>
                <w:p w14:paraId="35D78B4A" w14:textId="77777777" w:rsidR="00581518" w:rsidRPr="00581518" w:rsidRDefault="00581518" w:rsidP="00581518">
                  <w:pPr>
                    <w:keepLines/>
                    <w:spacing w:after="0"/>
                    <w:jc w:val="center"/>
                    <w:rPr>
                      <w:rFonts w:cs="Arial"/>
                      <w:color w:val="000000"/>
                      <w:sz w:val="18"/>
                      <w:szCs w:val="18"/>
                      <w:lang w:eastAsia="zh-CN"/>
                    </w:rPr>
                  </w:pPr>
                  <w:r w:rsidRPr="00581518">
                    <w:rPr>
                      <w:rFonts w:cs="Arial"/>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290772DF" w14:textId="77777777" w:rsidR="00581518" w:rsidRPr="00581518" w:rsidRDefault="00581518" w:rsidP="00581518">
                  <w:pPr>
                    <w:keepLines/>
                    <w:spacing w:after="0"/>
                    <w:rPr>
                      <w:rFonts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hideMark/>
                </w:tcPr>
                <w:p w14:paraId="1DCE9873" w14:textId="77777777" w:rsidR="00581518" w:rsidRPr="00581518" w:rsidRDefault="00581518" w:rsidP="00581518">
                  <w:pPr>
                    <w:keepLines/>
                    <w:spacing w:after="0"/>
                    <w:rPr>
                      <w:rFonts w:cs="Arial"/>
                      <w:color w:val="000000"/>
                      <w:sz w:val="18"/>
                      <w:szCs w:val="18"/>
                      <w:lang w:eastAsia="ja-JP"/>
                    </w:rPr>
                  </w:pPr>
                  <w:r w:rsidRPr="00581518">
                    <w:rPr>
                      <w:rFonts w:cs="Arial"/>
                      <w:color w:val="000000"/>
                      <w:sz w:val="18"/>
                      <w:szCs w:val="18"/>
                      <w:lang w:eastAsia="ja-JP"/>
                    </w:rPr>
                    <w:t>Optional with capability signalling</w:t>
                  </w:r>
                </w:p>
              </w:tc>
              <w:bookmarkEnd w:id="70"/>
            </w:tr>
          </w:tbl>
          <w:p w14:paraId="3A78A647" w14:textId="537D9FC6" w:rsidR="00581518" w:rsidRPr="00581518" w:rsidRDefault="00581518" w:rsidP="00581518">
            <w:pPr>
              <w:rPr>
                <w:rFonts w:ascii="Arial" w:eastAsia="MS Mincho" w:hAnsi="Arial" w:cs="Arial"/>
                <w:color w:val="000000" w:themeColor="text1"/>
                <w:sz w:val="22"/>
                <w:szCs w:val="22"/>
              </w:rPr>
            </w:pPr>
          </w:p>
        </w:tc>
      </w:tr>
    </w:tbl>
    <w:p w14:paraId="381B8355" w14:textId="77777777" w:rsidR="004879F9" w:rsidRDefault="004879F9" w:rsidP="007F0C7C"/>
    <w:p w14:paraId="4A679E1D" w14:textId="0D45E847" w:rsidR="00820AEA" w:rsidRDefault="00820AEA" w:rsidP="00820AEA">
      <w:pPr>
        <w:autoSpaceDE/>
        <w:spacing w:after="120" w:line="288" w:lineRule="auto"/>
        <w:rPr>
          <w:rFonts w:eastAsia="MS Mincho"/>
          <w:b/>
          <w:bCs/>
          <w:u w:val="single"/>
        </w:rPr>
      </w:pPr>
      <w:r>
        <w:rPr>
          <w:rFonts w:eastAsia="MS Mincho"/>
          <w:b/>
          <w:bCs/>
          <w:u w:val="single"/>
        </w:rPr>
        <w:t xml:space="preserve">Whether to </w:t>
      </w:r>
      <w:r w:rsidRPr="00820AEA">
        <w:rPr>
          <w:rFonts w:eastAsia="MS Mincho"/>
          <w:b/>
          <w:bCs/>
          <w:u w:val="single"/>
        </w:rPr>
        <w:t>support one common pattern of UL muting for DG/Type 2 CG PUSCH and Type 1 CG PUSCH</w:t>
      </w:r>
    </w:p>
    <w:p w14:paraId="2378037B" w14:textId="218CE260" w:rsidR="00820AEA" w:rsidRPr="001C4C77" w:rsidRDefault="00820AEA" w:rsidP="00820AEA">
      <w:pPr>
        <w:jc w:val="both"/>
      </w:pPr>
      <w:r>
        <w:t>In RAN1#120bis, there was discussion on whether one common pattern of UL muting is supported f</w:t>
      </w:r>
      <w:r w:rsidR="009535CB">
        <w:t>o</w:t>
      </w:r>
      <w:r>
        <w:t>r DG/Type 2 CG PUSCH and Type 1 CG PUSCH. According to RAN1 agreement in RAN1#120, s</w:t>
      </w:r>
      <w:r w:rsidRPr="00820AEA">
        <w:t>eparate configurations of up to two UL muting symbols can be provided per UE for DG PUSCH/Type 2 CG PUSCH and Type 1 CG PUSCH</w:t>
      </w:r>
      <w:r>
        <w:t xml:space="preserve">. </w:t>
      </w:r>
      <w:r w:rsidR="001C4C77">
        <w:t xml:space="preserve">From the agreement it is clear that a common UL muting pattern is defined for DG PUSCH and Type 2 CG PUSCH, which is separate from the muting pattern defined for Type 2 CG PUSCH. Therefore, </w:t>
      </w:r>
      <w:bookmarkStart w:id="75" w:name="OLE_LINK71"/>
      <w:r w:rsidR="001C4C77">
        <w:t>separate UL muting patterns for DG/Type 2 CG PUSCH and Type 1 CG PUSCH is added to FG 60-7 and FG 60-7a</w:t>
      </w:r>
      <w:bookmarkEnd w:id="75"/>
      <w:r w:rsidR="001C4C77">
        <w:t xml:space="preserve">.  </w:t>
      </w:r>
    </w:p>
    <w:p w14:paraId="43E79298" w14:textId="75B729F8" w:rsidR="007F0C7C" w:rsidRDefault="001C4C77" w:rsidP="007F0C7C">
      <w:pPr>
        <w:pStyle w:val="ListParagraph"/>
        <w:numPr>
          <w:ilvl w:val="0"/>
          <w:numId w:val="23"/>
        </w:numPr>
        <w:spacing w:after="60"/>
        <w:jc w:val="both"/>
        <w:rPr>
          <w:b/>
          <w:bCs/>
          <w:i/>
          <w:iCs/>
          <w:sz w:val="20"/>
          <w:szCs w:val="20"/>
        </w:rPr>
      </w:pPr>
      <w:bookmarkStart w:id="76" w:name="OLE_LINK34"/>
      <w:bookmarkStart w:id="77" w:name="OLE_LINK33"/>
      <w:bookmarkStart w:id="78" w:name="OLE_LINK72"/>
      <w:r>
        <w:rPr>
          <w:b/>
          <w:bCs/>
          <w:i/>
          <w:iCs/>
          <w:sz w:val="20"/>
          <w:szCs w:val="20"/>
        </w:rPr>
        <w:t xml:space="preserve">Support of </w:t>
      </w:r>
      <w:r w:rsidRPr="001C4C77">
        <w:rPr>
          <w:b/>
          <w:bCs/>
          <w:i/>
          <w:iCs/>
          <w:sz w:val="20"/>
          <w:szCs w:val="20"/>
        </w:rPr>
        <w:t>separate UL muting patterns for DG/Type 2 CG PUSCH and Type 1 CG PUSCH is added to FG 60-7 and FG 60-7a</w:t>
      </w:r>
      <w:bookmarkEnd w:id="76"/>
      <w:bookmarkEnd w:id="77"/>
    </w:p>
    <w:bookmarkEnd w:id="78"/>
    <w:p w14:paraId="2A59F71A" w14:textId="77777777" w:rsidR="001C4C77" w:rsidRPr="001C4C77" w:rsidRDefault="001C4C77" w:rsidP="001C4C77">
      <w:pPr>
        <w:pStyle w:val="ListParagraph"/>
        <w:spacing w:after="60"/>
        <w:ind w:left="0"/>
        <w:jc w:val="both"/>
        <w:rPr>
          <w:b/>
          <w:bCs/>
          <w:i/>
          <w:iCs/>
          <w:sz w:val="20"/>
          <w:szCs w:val="20"/>
        </w:rPr>
      </w:pPr>
    </w:p>
    <w:p w14:paraId="26568429" w14:textId="5E8C5EEA" w:rsidR="00A0675C" w:rsidRDefault="00A0675C" w:rsidP="00A0675C">
      <w:pPr>
        <w:pStyle w:val="Heading3"/>
      </w:pPr>
      <w:r w:rsidRPr="00A0675C">
        <w:t>L1 UE-UE CLI Measurement and Reporting</w:t>
      </w:r>
      <w:r>
        <w:t xml:space="preserve"> </w:t>
      </w:r>
    </w:p>
    <w:p w14:paraId="741BF463" w14:textId="2F7E49AE" w:rsidR="00A0675C" w:rsidRDefault="00A0675C" w:rsidP="00A0675C">
      <w:r w:rsidRPr="00A0675C">
        <w:t xml:space="preserve">In this section, we provide the list of UE features to be supported for L1 UE-UE CLI measurement and reporting. Our views are based on at least the following agreements made in agenda item 9.3.3 of R19 evolution of NR duplex operation.   </w:t>
      </w:r>
    </w:p>
    <w:p w14:paraId="794616C4" w14:textId="77777777" w:rsidR="00A0675C" w:rsidRPr="00A0675C" w:rsidRDefault="00A0675C" w:rsidP="00A0675C">
      <w:pPr>
        <w:rPr>
          <w:lang w:val="fi-FI"/>
        </w:rPr>
      </w:pPr>
    </w:p>
    <w:tbl>
      <w:tblPr>
        <w:tblStyle w:val="TableGrid"/>
        <w:tblW w:w="0" w:type="auto"/>
        <w:tblInd w:w="108" w:type="dxa"/>
        <w:tblLook w:val="04A0" w:firstRow="1" w:lastRow="0" w:firstColumn="1" w:lastColumn="0" w:noHBand="0" w:noVBand="1"/>
      </w:tblPr>
      <w:tblGrid>
        <w:gridCol w:w="14317"/>
      </w:tblGrid>
      <w:tr w:rsidR="00A0675C" w14:paraId="2C3A2D44" w14:textId="77777777" w:rsidTr="00A0675C">
        <w:tc>
          <w:tcPr>
            <w:tcW w:w="14317" w:type="dxa"/>
            <w:tcBorders>
              <w:top w:val="single" w:sz="4" w:space="0" w:color="auto"/>
              <w:left w:val="single" w:sz="4" w:space="0" w:color="auto"/>
              <w:bottom w:val="single" w:sz="4" w:space="0" w:color="auto"/>
              <w:right w:val="single" w:sz="4" w:space="0" w:color="auto"/>
            </w:tcBorders>
          </w:tcPr>
          <w:p w14:paraId="52BDE7DD" w14:textId="77777777" w:rsidR="00181F3A" w:rsidRPr="00181F3A" w:rsidRDefault="00181F3A" w:rsidP="00181F3A">
            <w:pPr>
              <w:spacing w:after="0"/>
              <w:rPr>
                <w:rFonts w:eastAsia="Yu Mincho"/>
                <w:b/>
                <w:bCs/>
                <w:sz w:val="18"/>
                <w:szCs w:val="18"/>
                <w:lang w:eastAsia="ja-JP"/>
              </w:rPr>
            </w:pPr>
            <w:bookmarkStart w:id="79" w:name="OLE_LINK53"/>
            <w:r w:rsidRPr="00181F3A">
              <w:rPr>
                <w:rFonts w:eastAsia="Yu Mincho"/>
                <w:b/>
                <w:bCs/>
                <w:sz w:val="18"/>
                <w:szCs w:val="18"/>
                <w:highlight w:val="green"/>
                <w:lang w:eastAsia="ja-JP"/>
              </w:rPr>
              <w:lastRenderedPageBreak/>
              <w:t>Agreement:</w:t>
            </w:r>
          </w:p>
          <w:p w14:paraId="53539C1D" w14:textId="0A309387" w:rsidR="00181F3A" w:rsidRPr="00181F3A" w:rsidRDefault="00181F3A" w:rsidP="00181F3A">
            <w:pPr>
              <w:spacing w:after="0"/>
              <w:rPr>
                <w:rFonts w:eastAsia="Yu Mincho"/>
                <w:sz w:val="18"/>
                <w:szCs w:val="18"/>
                <w:lang w:val="en-US" w:eastAsia="ja-JP"/>
              </w:rPr>
            </w:pPr>
            <w:r w:rsidRPr="00181F3A">
              <w:rPr>
                <w:rFonts w:eastAsia="Yu Mincho"/>
                <w:sz w:val="18"/>
                <w:szCs w:val="18"/>
                <w:lang w:eastAsia="ja-JP"/>
              </w:rPr>
              <w:t>Introduce following FG for L1 CLI-RSSI measurement/reporting.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719"/>
              <w:gridCol w:w="3604"/>
              <w:gridCol w:w="517"/>
              <w:gridCol w:w="557"/>
              <w:gridCol w:w="436"/>
              <w:gridCol w:w="1951"/>
              <w:gridCol w:w="656"/>
              <w:gridCol w:w="586"/>
              <w:gridCol w:w="556"/>
              <w:gridCol w:w="556"/>
              <w:gridCol w:w="1571"/>
              <w:gridCol w:w="926"/>
            </w:tblGrid>
            <w:tr w:rsidR="00181F3A" w:rsidRPr="00181F3A" w14:paraId="554ED446" w14:textId="77777777" w:rsidTr="00181F3A">
              <w:trPr>
                <w:trHeight w:val="20"/>
              </w:trPr>
              <w:tc>
                <w:tcPr>
                  <w:tcW w:w="115" w:type="pct"/>
                  <w:tcBorders>
                    <w:top w:val="single" w:sz="4" w:space="0" w:color="auto"/>
                    <w:left w:val="single" w:sz="4" w:space="0" w:color="auto"/>
                    <w:bottom w:val="single" w:sz="4" w:space="0" w:color="auto"/>
                    <w:right w:val="single" w:sz="4" w:space="0" w:color="auto"/>
                  </w:tcBorders>
                  <w:hideMark/>
                </w:tcPr>
                <w:p w14:paraId="4998DA8D" w14:textId="77777777" w:rsidR="00181F3A" w:rsidRPr="00181F3A" w:rsidRDefault="00181F3A" w:rsidP="00181F3A">
                  <w:pPr>
                    <w:keepLines/>
                    <w:spacing w:after="0"/>
                    <w:rPr>
                      <w:rFonts w:eastAsia="MS Mincho" w:cs="Arial"/>
                      <w:color w:val="000000"/>
                      <w:sz w:val="18"/>
                      <w:szCs w:val="18"/>
                      <w:lang w:eastAsia="zh-CN"/>
                    </w:rPr>
                  </w:pPr>
                  <w:r w:rsidRPr="00181F3A">
                    <w:rPr>
                      <w:rFonts w:eastAsia="MS Mincho" w:cs="Arial"/>
                      <w:color w:val="000000"/>
                      <w:sz w:val="18"/>
                      <w:szCs w:val="18"/>
                      <w:lang w:eastAsia="ja-JP"/>
                    </w:rPr>
                    <w:t>60-8</w:t>
                  </w:r>
                </w:p>
              </w:tc>
              <w:tc>
                <w:tcPr>
                  <w:tcW w:w="743" w:type="pct"/>
                  <w:tcBorders>
                    <w:top w:val="single" w:sz="4" w:space="0" w:color="auto"/>
                    <w:left w:val="single" w:sz="4" w:space="0" w:color="auto"/>
                    <w:bottom w:val="single" w:sz="4" w:space="0" w:color="auto"/>
                    <w:right w:val="single" w:sz="4" w:space="0" w:color="auto"/>
                  </w:tcBorders>
                  <w:hideMark/>
                </w:tcPr>
                <w:p w14:paraId="08054125" w14:textId="77777777" w:rsidR="00181F3A" w:rsidRPr="00181F3A" w:rsidRDefault="00181F3A" w:rsidP="00181F3A">
                  <w:pPr>
                    <w:keepLines/>
                    <w:spacing w:after="0"/>
                    <w:rPr>
                      <w:rFonts w:eastAsia="MS Mincho" w:cs="Arial"/>
                      <w:color w:val="000000"/>
                      <w:sz w:val="18"/>
                      <w:szCs w:val="18"/>
                      <w:lang w:eastAsia="ja-JP"/>
                    </w:rPr>
                  </w:pPr>
                  <w:bookmarkStart w:id="80" w:name="OLE_LINK78"/>
                  <w:r w:rsidRPr="00181F3A">
                    <w:rPr>
                      <w:rFonts w:cs="Arial"/>
                      <w:color w:val="000000"/>
                      <w:sz w:val="18"/>
                      <w:szCs w:val="18"/>
                      <w:lang w:eastAsia="zh-CN"/>
                    </w:rPr>
                    <w:t>L1 CLI-RSSI measurement</w:t>
                  </w:r>
                  <w:r w:rsidRPr="00181F3A">
                    <w:rPr>
                      <w:rFonts w:eastAsia="MS Mincho" w:cs="Arial"/>
                      <w:color w:val="000000"/>
                      <w:sz w:val="18"/>
                      <w:szCs w:val="18"/>
                      <w:lang w:eastAsia="ja-JP"/>
                    </w:rPr>
                    <w:t xml:space="preserve"> and </w:t>
                  </w:r>
                  <w:r w:rsidRPr="00181F3A">
                    <w:rPr>
                      <w:rFonts w:eastAsia="Yu Mincho" w:cs="Arial"/>
                      <w:color w:val="000000"/>
                      <w:sz w:val="18"/>
                      <w:szCs w:val="18"/>
                      <w:highlight w:val="yellow"/>
                      <w:lang w:eastAsia="ja-JP"/>
                    </w:rPr>
                    <w:t>[aperiodic]</w:t>
                  </w:r>
                  <w:r w:rsidRPr="00181F3A">
                    <w:rPr>
                      <w:rFonts w:eastAsia="Yu Mincho" w:cs="Arial"/>
                      <w:color w:val="000000"/>
                      <w:sz w:val="18"/>
                      <w:szCs w:val="18"/>
                      <w:lang w:eastAsia="ja-JP"/>
                    </w:rPr>
                    <w:t xml:space="preserve"> </w:t>
                  </w:r>
                  <w:r w:rsidRPr="00181F3A">
                    <w:rPr>
                      <w:rFonts w:eastAsia="MS Mincho" w:cs="Arial"/>
                      <w:color w:val="000000"/>
                      <w:sz w:val="18"/>
                      <w:szCs w:val="18"/>
                      <w:lang w:eastAsia="ja-JP"/>
                    </w:rPr>
                    <w:t>reporting</w:t>
                  </w:r>
                  <w:bookmarkEnd w:id="80"/>
                </w:p>
              </w:tc>
              <w:tc>
                <w:tcPr>
                  <w:tcW w:w="1412" w:type="pct"/>
                  <w:tcBorders>
                    <w:top w:val="single" w:sz="4" w:space="0" w:color="auto"/>
                    <w:left w:val="single" w:sz="4" w:space="0" w:color="auto"/>
                    <w:bottom w:val="single" w:sz="4" w:space="0" w:color="auto"/>
                    <w:right w:val="single" w:sz="4" w:space="0" w:color="auto"/>
                  </w:tcBorders>
                </w:tcPr>
                <w:p w14:paraId="4CA0EDD3" w14:textId="77777777" w:rsidR="00181F3A" w:rsidRPr="00181F3A" w:rsidRDefault="00181F3A" w:rsidP="00181F3A">
                  <w:pPr>
                    <w:spacing w:after="0"/>
                    <w:rPr>
                      <w:rFonts w:eastAsia="MS Mincho" w:cs="Arial"/>
                      <w:color w:val="000000"/>
                      <w:sz w:val="18"/>
                      <w:szCs w:val="18"/>
                      <w:lang w:eastAsia="ja-JP"/>
                    </w:rPr>
                  </w:pPr>
                  <w:bookmarkStart w:id="81" w:name="OLE_LINK87"/>
                  <w:r w:rsidRPr="00181F3A">
                    <w:rPr>
                      <w:rFonts w:eastAsia="MS Mincho" w:cs="Arial"/>
                      <w:color w:val="000000"/>
                      <w:sz w:val="18"/>
                      <w:szCs w:val="18"/>
                      <w:lang w:eastAsia="ja-JP"/>
                    </w:rPr>
                    <w:t xml:space="preserve">1. </w:t>
                  </w:r>
                  <w:bookmarkStart w:id="82" w:name="OLE_LINK77"/>
                  <w:r w:rsidRPr="00181F3A">
                    <w:rPr>
                      <w:rFonts w:eastAsia="MS Mincho" w:cs="Arial"/>
                      <w:sz w:val="18"/>
                      <w:szCs w:val="18"/>
                      <w:lang w:eastAsia="ja-JP"/>
                    </w:rPr>
                    <w:t xml:space="preserve">Aperiodic </w:t>
                  </w:r>
                  <w:bookmarkStart w:id="83" w:name="OLE_LINK79"/>
                  <w:r w:rsidRPr="00181F3A">
                    <w:rPr>
                      <w:rFonts w:eastAsia="MS Mincho" w:cs="Arial"/>
                      <w:sz w:val="18"/>
                      <w:szCs w:val="18"/>
                      <w:lang w:eastAsia="ja-JP"/>
                    </w:rPr>
                    <w:t xml:space="preserve">L1 CLI-RSSI reporting </w:t>
                  </w:r>
                  <w:bookmarkEnd w:id="83"/>
                  <w:r w:rsidRPr="00181F3A">
                    <w:rPr>
                      <w:rFonts w:eastAsia="MS Mincho" w:cs="Arial"/>
                      <w:sz w:val="18"/>
                      <w:szCs w:val="18"/>
                      <w:lang w:eastAsia="ja-JP"/>
                    </w:rPr>
                    <w:t>o</w:t>
                  </w:r>
                  <w:r w:rsidRPr="00181F3A">
                    <w:rPr>
                      <w:rFonts w:eastAsia="MS Mincho" w:cs="Arial"/>
                      <w:color w:val="000000"/>
                      <w:sz w:val="18"/>
                      <w:szCs w:val="18"/>
                      <w:lang w:eastAsia="ja-JP"/>
                    </w:rPr>
                    <w:t xml:space="preserve">n PUSCH </w:t>
                  </w:r>
                  <w:bookmarkEnd w:id="82"/>
                  <w:r w:rsidRPr="00181F3A">
                    <w:rPr>
                      <w:rFonts w:eastAsia="MS Mincho" w:cs="Arial"/>
                      <w:color w:val="000000"/>
                      <w:sz w:val="18"/>
                      <w:szCs w:val="18"/>
                      <w:highlight w:val="yellow"/>
                      <w:lang w:eastAsia="ja-JP"/>
                    </w:rPr>
                    <w:t xml:space="preserve">[and </w:t>
                  </w:r>
                  <w:bookmarkStart w:id="84" w:name="OLE_LINK3"/>
                  <w:r w:rsidRPr="00181F3A">
                    <w:rPr>
                      <w:rFonts w:eastAsia="MS Mincho" w:cs="Arial"/>
                      <w:color w:val="000000"/>
                      <w:sz w:val="18"/>
                      <w:szCs w:val="18"/>
                      <w:highlight w:val="yellow"/>
                      <w:lang w:eastAsia="ja-JP"/>
                    </w:rPr>
                    <w:t>periodic</w:t>
                  </w:r>
                  <w:bookmarkStart w:id="85" w:name="OLE_LINK80"/>
                  <w:r w:rsidRPr="00181F3A">
                    <w:rPr>
                      <w:rFonts w:eastAsia="MS Mincho" w:cs="Arial"/>
                      <w:color w:val="000000"/>
                      <w:sz w:val="18"/>
                      <w:szCs w:val="18"/>
                      <w:highlight w:val="yellow"/>
                      <w:lang w:eastAsia="ja-JP"/>
                    </w:rPr>
                    <w:t xml:space="preserve"> L1 CLI-RSSI reporting on PUCCH</w:t>
                  </w:r>
                  <w:bookmarkEnd w:id="84"/>
                  <w:r w:rsidRPr="00181F3A">
                    <w:rPr>
                      <w:rFonts w:eastAsia="MS Mincho" w:cs="Arial"/>
                      <w:color w:val="000000"/>
                      <w:sz w:val="18"/>
                      <w:szCs w:val="18"/>
                      <w:highlight w:val="yellow"/>
                      <w:lang w:eastAsia="ja-JP"/>
                    </w:rPr>
                    <w:t>]</w:t>
                  </w:r>
                  <w:bookmarkEnd w:id="85"/>
                </w:p>
                <w:p w14:paraId="54D09922" w14:textId="77777777" w:rsidR="00181F3A" w:rsidRPr="00181F3A" w:rsidRDefault="00181F3A" w:rsidP="00181F3A">
                  <w:pPr>
                    <w:snapToGrid w:val="0"/>
                    <w:spacing w:after="0"/>
                    <w:textAlignment w:val="baseline"/>
                    <w:rPr>
                      <w:rFonts w:eastAsia="MS Mincho" w:cs="Arial"/>
                      <w:color w:val="000000"/>
                      <w:sz w:val="18"/>
                      <w:szCs w:val="18"/>
                      <w:lang w:val="en-US" w:eastAsia="ja-JP"/>
                    </w:rPr>
                  </w:pPr>
                  <w:r w:rsidRPr="00181F3A">
                    <w:rPr>
                      <w:rFonts w:eastAsia="MS Mincho" w:cs="Arial"/>
                      <w:color w:val="000000"/>
                      <w:sz w:val="18"/>
                      <w:szCs w:val="18"/>
                      <w:lang w:eastAsia="ja-JP"/>
                    </w:rPr>
                    <w:t>2. Support of CLI-RSSI measurement resource configured in one UL subband only, in one DL subband only, or across two DL subbands only.</w:t>
                  </w:r>
                </w:p>
                <w:p w14:paraId="618F9341" w14:textId="77777777" w:rsidR="00181F3A" w:rsidRPr="00181F3A" w:rsidRDefault="00181F3A" w:rsidP="00181F3A">
                  <w:pPr>
                    <w:snapToGrid w:val="0"/>
                    <w:spacing w:after="0"/>
                    <w:textAlignment w:val="baseline"/>
                    <w:rPr>
                      <w:rFonts w:eastAsia="MS Mincho" w:cs="Arial"/>
                      <w:sz w:val="18"/>
                      <w:szCs w:val="18"/>
                      <w:lang w:eastAsia="ja-JP"/>
                    </w:rPr>
                  </w:pPr>
                  <w:r w:rsidRPr="00181F3A">
                    <w:rPr>
                      <w:rFonts w:eastAsia="MS Mincho" w:cs="Arial"/>
                      <w:color w:val="000000"/>
                      <w:sz w:val="18"/>
                      <w:szCs w:val="18"/>
                      <w:lang w:eastAsia="ja-JP"/>
                    </w:rPr>
                    <w:t xml:space="preserve">3. </w:t>
                  </w:r>
                  <w:bookmarkStart w:id="86" w:name="OLE_LINK4"/>
                  <w:r w:rsidRPr="00181F3A">
                    <w:rPr>
                      <w:rFonts w:eastAsia="MS Mincho" w:cs="Arial"/>
                      <w:color w:val="000000"/>
                      <w:sz w:val="18"/>
                      <w:szCs w:val="18"/>
                      <w:lang w:eastAsia="ja-JP"/>
                    </w:rPr>
                    <w:t>[</w:t>
                  </w:r>
                  <w:r w:rsidRPr="00181F3A">
                    <w:rPr>
                      <w:rFonts w:eastAsia="MS Mincho" w:cs="Arial"/>
                      <w:color w:val="000000"/>
                      <w:sz w:val="18"/>
                      <w:szCs w:val="18"/>
                      <w:highlight w:val="yellow"/>
                      <w:lang w:eastAsia="ja-JP"/>
                    </w:rPr>
                    <w:t>Periodic and]</w:t>
                  </w:r>
                  <w:r w:rsidRPr="00181F3A">
                    <w:rPr>
                      <w:rFonts w:eastAsia="MS Mincho" w:cs="Arial"/>
                      <w:color w:val="000000"/>
                      <w:sz w:val="18"/>
                      <w:szCs w:val="18"/>
                      <w:lang w:eastAsia="ja-JP"/>
                    </w:rPr>
                    <w:t xml:space="preserve"> </w:t>
                  </w:r>
                  <w:bookmarkStart w:id="87" w:name="OLE_LINK86"/>
                  <w:r w:rsidRPr="00181F3A">
                    <w:rPr>
                      <w:rFonts w:eastAsia="MS Mincho" w:cs="Arial"/>
                      <w:color w:val="000000"/>
                      <w:sz w:val="18"/>
                      <w:szCs w:val="18"/>
                      <w:lang w:eastAsia="ja-JP"/>
                    </w:rPr>
                    <w:t>a</w:t>
                  </w:r>
                  <w:r w:rsidRPr="00181F3A">
                    <w:rPr>
                      <w:rFonts w:eastAsia="MS Mincho" w:cs="Arial"/>
                      <w:sz w:val="18"/>
                      <w:szCs w:val="18"/>
                      <w:lang w:eastAsia="ja-JP"/>
                    </w:rPr>
                    <w:t>periodic CLI-RSSI measurement resource</w:t>
                  </w:r>
                  <w:bookmarkEnd w:id="86"/>
                  <w:bookmarkEnd w:id="87"/>
                </w:p>
                <w:p w14:paraId="132C77BF" w14:textId="77777777" w:rsidR="00181F3A" w:rsidRPr="00181F3A" w:rsidRDefault="00181F3A" w:rsidP="00181F3A">
                  <w:pPr>
                    <w:snapToGrid w:val="0"/>
                    <w:spacing w:after="0"/>
                    <w:textAlignment w:val="baseline"/>
                    <w:rPr>
                      <w:rFonts w:eastAsia="MS Mincho" w:cs="Arial"/>
                      <w:sz w:val="18"/>
                      <w:szCs w:val="18"/>
                      <w:lang w:eastAsia="ja-JP"/>
                    </w:rPr>
                  </w:pPr>
                </w:p>
                <w:p w14:paraId="2BFA9834" w14:textId="77777777" w:rsidR="00181F3A" w:rsidRPr="00181F3A" w:rsidRDefault="00181F3A" w:rsidP="00181F3A">
                  <w:pPr>
                    <w:spacing w:after="0"/>
                    <w:rPr>
                      <w:rFonts w:eastAsia="MS Mincho" w:cs="Arial"/>
                      <w:color w:val="000000"/>
                      <w:sz w:val="18"/>
                      <w:szCs w:val="18"/>
                      <w:highlight w:val="yellow"/>
                      <w:lang w:eastAsia="ja-JP"/>
                    </w:rPr>
                  </w:pPr>
                  <w:r w:rsidRPr="00181F3A">
                    <w:rPr>
                      <w:rFonts w:eastAsia="MS Mincho" w:cs="Arial"/>
                      <w:color w:val="000000"/>
                      <w:sz w:val="18"/>
                      <w:szCs w:val="18"/>
                      <w:highlight w:val="yellow"/>
                      <w:lang w:eastAsia="ja-JP"/>
                    </w:rPr>
                    <w:t>FFS: whether each of components within brackets is separate FG or require reporting</w:t>
                  </w:r>
                </w:p>
                <w:p w14:paraId="47ADD71C" w14:textId="77777777" w:rsidR="00181F3A" w:rsidRPr="00181F3A" w:rsidRDefault="00181F3A" w:rsidP="00181F3A">
                  <w:pPr>
                    <w:spacing w:after="0"/>
                    <w:rPr>
                      <w:rFonts w:eastAsia="MS Mincho" w:cs="Arial"/>
                      <w:color w:val="000000"/>
                      <w:sz w:val="18"/>
                      <w:szCs w:val="18"/>
                      <w:lang w:eastAsia="ja-JP"/>
                    </w:rPr>
                  </w:pPr>
                  <w:r w:rsidRPr="00181F3A">
                    <w:rPr>
                      <w:rFonts w:eastAsia="MS Mincho" w:cs="Arial"/>
                      <w:color w:val="000000"/>
                      <w:sz w:val="18"/>
                      <w:szCs w:val="18"/>
                      <w:highlight w:val="yellow"/>
                      <w:lang w:eastAsia="ja-JP"/>
                    </w:rPr>
                    <w:t>FFS: other potential component/FG</w:t>
                  </w:r>
                  <w:bookmarkEnd w:id="81"/>
                </w:p>
              </w:tc>
              <w:tc>
                <w:tcPr>
                  <w:tcW w:w="124" w:type="pct"/>
                  <w:tcBorders>
                    <w:top w:val="single" w:sz="4" w:space="0" w:color="auto"/>
                    <w:left w:val="single" w:sz="4" w:space="0" w:color="auto"/>
                    <w:bottom w:val="single" w:sz="4" w:space="0" w:color="auto"/>
                    <w:right w:val="single" w:sz="4" w:space="0" w:color="auto"/>
                  </w:tcBorders>
                  <w:hideMark/>
                </w:tcPr>
                <w:p w14:paraId="73222D4D" w14:textId="77777777" w:rsidR="00181F3A" w:rsidRPr="00181F3A" w:rsidRDefault="00181F3A" w:rsidP="00181F3A">
                  <w:pPr>
                    <w:keepLines/>
                    <w:spacing w:after="0"/>
                    <w:rPr>
                      <w:rFonts w:eastAsia="MS Mincho" w:cs="Arial"/>
                      <w:color w:val="000000"/>
                      <w:sz w:val="18"/>
                      <w:szCs w:val="18"/>
                      <w:lang w:eastAsia="ja-JP"/>
                    </w:rPr>
                  </w:pPr>
                  <w:r w:rsidRPr="00181F3A">
                    <w:rPr>
                      <w:rFonts w:eastAsia="MS Mincho" w:cs="Arial"/>
                      <w:color w:val="000000"/>
                      <w:sz w:val="18"/>
                      <w:szCs w:val="18"/>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hideMark/>
                </w:tcPr>
                <w:p w14:paraId="0130E4E7" w14:textId="77777777" w:rsidR="00181F3A" w:rsidRPr="00181F3A" w:rsidRDefault="00181F3A" w:rsidP="00181F3A">
                  <w:pPr>
                    <w:keepLines/>
                    <w:spacing w:after="0"/>
                    <w:jc w:val="center"/>
                    <w:rPr>
                      <w:rFonts w:cs="Arial"/>
                      <w:color w:val="000000"/>
                      <w:sz w:val="18"/>
                      <w:szCs w:val="18"/>
                      <w:lang w:eastAsia="zh-CN"/>
                    </w:rPr>
                  </w:pPr>
                  <w:r w:rsidRPr="00181F3A">
                    <w:rPr>
                      <w:rFonts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4BCA2432" w14:textId="77777777" w:rsidR="00181F3A" w:rsidRPr="00181F3A" w:rsidRDefault="00181F3A" w:rsidP="00181F3A">
                  <w:pPr>
                    <w:keepLines/>
                    <w:spacing w:after="0"/>
                    <w:jc w:val="center"/>
                    <w:rPr>
                      <w:rFonts w:cs="Arial"/>
                      <w:color w:val="000000"/>
                      <w:sz w:val="18"/>
                      <w:szCs w:val="18"/>
                      <w:lang w:eastAsia="zh-CN"/>
                    </w:rPr>
                  </w:pPr>
                  <w:r w:rsidRPr="00181F3A">
                    <w:rPr>
                      <w:rFonts w:cs="Arial"/>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24DB6770" w14:textId="77777777" w:rsidR="00181F3A" w:rsidRPr="00181F3A" w:rsidRDefault="00181F3A" w:rsidP="00181F3A">
                  <w:pPr>
                    <w:keepLines/>
                    <w:spacing w:after="0"/>
                    <w:rPr>
                      <w:rFonts w:eastAsia="MS Mincho" w:cs="Arial"/>
                      <w:color w:val="000000"/>
                      <w:sz w:val="18"/>
                      <w:szCs w:val="18"/>
                      <w:lang w:eastAsia="ja-JP"/>
                    </w:rPr>
                  </w:pPr>
                  <w:r w:rsidRPr="00181F3A">
                    <w:rPr>
                      <w:rFonts w:eastAsia="Yu Mincho" w:cs="Arial"/>
                      <w:color w:val="000000"/>
                      <w:sz w:val="18"/>
                      <w:szCs w:val="18"/>
                      <w:highlight w:val="yellow"/>
                      <w:lang w:eastAsia="ja-JP"/>
                    </w:rPr>
                    <w:t>[Aperiodic]</w:t>
                  </w:r>
                  <w:r w:rsidRPr="00181F3A">
                    <w:rPr>
                      <w:rFonts w:eastAsia="Yu Mincho" w:cs="Arial"/>
                      <w:color w:val="000000"/>
                      <w:sz w:val="18"/>
                      <w:szCs w:val="18"/>
                      <w:lang w:eastAsia="ja-JP"/>
                    </w:rPr>
                    <w:t xml:space="preserve"> </w:t>
                  </w:r>
                  <w:r w:rsidRPr="00181F3A">
                    <w:rPr>
                      <w:rFonts w:eastAsia="MS Mincho" w:cs="Arial"/>
                      <w:color w:val="000000"/>
                      <w:sz w:val="18"/>
                      <w:szCs w:val="18"/>
                      <w:lang w:eastAsia="ja-JP"/>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hideMark/>
                </w:tcPr>
                <w:p w14:paraId="101BE764" w14:textId="77777777" w:rsidR="00181F3A" w:rsidRPr="00181F3A" w:rsidRDefault="00181F3A" w:rsidP="00181F3A">
                  <w:pPr>
                    <w:keepLines/>
                    <w:spacing w:after="0"/>
                    <w:jc w:val="center"/>
                    <w:rPr>
                      <w:rFonts w:eastAsia="MS Mincho" w:cs="Arial"/>
                      <w:color w:val="000000"/>
                      <w:sz w:val="18"/>
                      <w:szCs w:val="18"/>
                      <w:lang w:eastAsia="ja-JP"/>
                    </w:rPr>
                  </w:pPr>
                  <w:r w:rsidRPr="00181F3A">
                    <w:rPr>
                      <w:rFonts w:eastAsia="MS Mincho" w:cs="Arial"/>
                      <w:color w:val="000000"/>
                      <w:sz w:val="18"/>
                      <w:szCs w:val="18"/>
                      <w:highlight w:val="yellow"/>
                      <w:lang w:eastAsia="ja-JP"/>
                    </w:rPr>
                    <w:t>[</w:t>
                  </w:r>
                  <w:r w:rsidRPr="00181F3A">
                    <w:rPr>
                      <w:rFonts w:cs="Arial"/>
                      <w:color w:val="000000"/>
                      <w:sz w:val="18"/>
                      <w:szCs w:val="18"/>
                      <w:highlight w:val="yellow"/>
                      <w:lang w:eastAsia="zh-CN"/>
                    </w:rPr>
                    <w:t>Per Band</w:t>
                  </w:r>
                  <w:r w:rsidRPr="00181F3A">
                    <w:rPr>
                      <w:rFonts w:eastAsia="MS Mincho" w:cs="Arial"/>
                      <w:color w:val="000000"/>
                      <w:sz w:val="18"/>
                      <w:szCs w:val="18"/>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1988A78B" w14:textId="77777777" w:rsidR="00181F3A" w:rsidRPr="00181F3A" w:rsidRDefault="00181F3A" w:rsidP="00181F3A">
                  <w:pPr>
                    <w:keepLines/>
                    <w:spacing w:after="0"/>
                    <w:jc w:val="center"/>
                    <w:rPr>
                      <w:rFonts w:cs="Arial"/>
                      <w:color w:val="000000"/>
                      <w:sz w:val="18"/>
                      <w:szCs w:val="18"/>
                      <w:lang w:eastAsia="zh-CN"/>
                    </w:rPr>
                  </w:pPr>
                  <w:r w:rsidRPr="00181F3A">
                    <w:rPr>
                      <w:rFonts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2A904C86" w14:textId="77777777" w:rsidR="00181F3A" w:rsidRPr="00181F3A" w:rsidRDefault="00181F3A" w:rsidP="00181F3A">
                  <w:pPr>
                    <w:keepLines/>
                    <w:spacing w:after="0"/>
                    <w:jc w:val="center"/>
                    <w:rPr>
                      <w:rFonts w:eastAsia="MS Mincho" w:cs="Arial"/>
                      <w:color w:val="000000"/>
                      <w:sz w:val="18"/>
                      <w:szCs w:val="18"/>
                      <w:highlight w:val="yellow"/>
                      <w:lang w:eastAsia="ja-JP"/>
                    </w:rPr>
                  </w:pPr>
                  <w:r w:rsidRPr="00181F3A">
                    <w:rPr>
                      <w:rFonts w:eastAsia="MS Mincho" w:cs="Arial"/>
                      <w:color w:val="000000"/>
                      <w:sz w:val="18"/>
                      <w:szCs w:val="18"/>
                      <w:highlight w:val="yellow"/>
                      <w:lang w:eastAsia="ja-JP"/>
                    </w:rPr>
                    <w:t>[</w:t>
                  </w:r>
                  <w:r w:rsidRPr="00181F3A">
                    <w:rPr>
                      <w:rFonts w:cs="Arial"/>
                      <w:color w:val="000000"/>
                      <w:sz w:val="18"/>
                      <w:szCs w:val="18"/>
                      <w:highlight w:val="yellow"/>
                      <w:lang w:eastAsia="zh-CN"/>
                    </w:rPr>
                    <w:t>n/a</w:t>
                  </w:r>
                  <w:r w:rsidRPr="00181F3A">
                    <w:rPr>
                      <w:rFonts w:eastAsia="MS Mincho" w:cs="Arial"/>
                      <w:color w:val="000000"/>
                      <w:sz w:val="18"/>
                      <w:szCs w:val="18"/>
                      <w:highlight w:val="yellow"/>
                      <w:lang w:eastAsia="ja-JP"/>
                    </w:rPr>
                    <w:t>]</w:t>
                  </w:r>
                </w:p>
              </w:tc>
              <w:tc>
                <w:tcPr>
                  <w:tcW w:w="104" w:type="pct"/>
                  <w:tcBorders>
                    <w:top w:val="single" w:sz="4" w:space="0" w:color="auto"/>
                    <w:left w:val="single" w:sz="4" w:space="0" w:color="auto"/>
                    <w:bottom w:val="single" w:sz="4" w:space="0" w:color="auto"/>
                    <w:right w:val="single" w:sz="4" w:space="0" w:color="auto"/>
                  </w:tcBorders>
                  <w:hideMark/>
                </w:tcPr>
                <w:p w14:paraId="7CD48006" w14:textId="77777777" w:rsidR="00181F3A" w:rsidRPr="00181F3A" w:rsidRDefault="00181F3A" w:rsidP="00181F3A">
                  <w:pPr>
                    <w:keepLines/>
                    <w:spacing w:after="0"/>
                    <w:jc w:val="center"/>
                    <w:rPr>
                      <w:rFonts w:eastAsia="MS Mincho" w:cs="Arial"/>
                      <w:color w:val="000000"/>
                      <w:sz w:val="18"/>
                      <w:szCs w:val="18"/>
                      <w:highlight w:val="yellow"/>
                      <w:lang w:eastAsia="ja-JP"/>
                    </w:rPr>
                  </w:pPr>
                  <w:r w:rsidRPr="00181F3A">
                    <w:rPr>
                      <w:rFonts w:eastAsia="MS Mincho" w:cs="Arial"/>
                      <w:color w:val="000000"/>
                      <w:sz w:val="18"/>
                      <w:szCs w:val="18"/>
                      <w:highlight w:val="yellow"/>
                      <w:lang w:eastAsia="ja-JP"/>
                    </w:rPr>
                    <w:t>[</w:t>
                  </w:r>
                  <w:r w:rsidRPr="00181F3A">
                    <w:rPr>
                      <w:rFonts w:cs="Arial"/>
                      <w:color w:val="000000"/>
                      <w:sz w:val="18"/>
                      <w:szCs w:val="18"/>
                      <w:highlight w:val="yellow"/>
                      <w:lang w:eastAsia="zh-CN"/>
                    </w:rPr>
                    <w:t>n/a</w:t>
                  </w:r>
                  <w:r w:rsidRPr="00181F3A">
                    <w:rPr>
                      <w:rFonts w:eastAsia="MS Mincho" w:cs="Arial"/>
                      <w:color w:val="000000"/>
                      <w:sz w:val="18"/>
                      <w:szCs w:val="18"/>
                      <w:highlight w:val="yellow"/>
                      <w:lang w:eastAsia="ja-JP"/>
                    </w:rPr>
                    <w:t>]</w:t>
                  </w:r>
                </w:p>
              </w:tc>
              <w:tc>
                <w:tcPr>
                  <w:tcW w:w="690" w:type="pct"/>
                  <w:tcBorders>
                    <w:top w:val="single" w:sz="4" w:space="0" w:color="auto"/>
                    <w:left w:val="single" w:sz="4" w:space="0" w:color="auto"/>
                    <w:bottom w:val="single" w:sz="4" w:space="0" w:color="auto"/>
                    <w:right w:val="single" w:sz="4" w:space="0" w:color="auto"/>
                  </w:tcBorders>
                </w:tcPr>
                <w:p w14:paraId="7F407417" w14:textId="77777777" w:rsidR="00181F3A" w:rsidRPr="00181F3A" w:rsidRDefault="00181F3A" w:rsidP="00181F3A">
                  <w:pPr>
                    <w:spacing w:after="0"/>
                    <w:rPr>
                      <w:rFonts w:eastAsia="Yu Mincho" w:cs="Arial"/>
                      <w:strike/>
                      <w:color w:val="FF0000"/>
                      <w:sz w:val="18"/>
                      <w:szCs w:val="18"/>
                      <w:lang w:eastAsia="ja-JP"/>
                    </w:rPr>
                  </w:pPr>
                </w:p>
                <w:p w14:paraId="66B297C1" w14:textId="77777777" w:rsidR="00181F3A" w:rsidRPr="00181F3A" w:rsidRDefault="00181F3A" w:rsidP="00181F3A">
                  <w:pPr>
                    <w:spacing w:after="0"/>
                    <w:rPr>
                      <w:rFonts w:eastAsia="Times New Roman" w:cs="Arial"/>
                      <w:strike/>
                      <w:color w:val="FF0000"/>
                      <w:sz w:val="18"/>
                      <w:szCs w:val="18"/>
                      <w:highlight w:val="yellow"/>
                      <w:lang w:eastAsia="zh-CN"/>
                    </w:rPr>
                  </w:pPr>
                </w:p>
              </w:tc>
              <w:tc>
                <w:tcPr>
                  <w:tcW w:w="324" w:type="pct"/>
                  <w:tcBorders>
                    <w:top w:val="single" w:sz="4" w:space="0" w:color="auto"/>
                    <w:left w:val="single" w:sz="4" w:space="0" w:color="auto"/>
                    <w:bottom w:val="single" w:sz="4" w:space="0" w:color="auto"/>
                    <w:right w:val="single" w:sz="4" w:space="0" w:color="auto"/>
                  </w:tcBorders>
                  <w:hideMark/>
                </w:tcPr>
                <w:p w14:paraId="6C74BBA0" w14:textId="77777777" w:rsidR="00181F3A" w:rsidRPr="00181F3A" w:rsidRDefault="00181F3A" w:rsidP="00181F3A">
                  <w:pPr>
                    <w:keepLines/>
                    <w:spacing w:after="0"/>
                    <w:rPr>
                      <w:rFonts w:cs="Arial"/>
                      <w:color w:val="000000"/>
                      <w:sz w:val="18"/>
                      <w:szCs w:val="18"/>
                      <w:lang w:eastAsia="ja-JP"/>
                    </w:rPr>
                  </w:pPr>
                  <w:r w:rsidRPr="00181F3A">
                    <w:rPr>
                      <w:rFonts w:cs="Arial"/>
                      <w:color w:val="000000"/>
                      <w:sz w:val="18"/>
                      <w:szCs w:val="18"/>
                      <w:lang w:eastAsia="ja-JP"/>
                    </w:rPr>
                    <w:t>Optional with capability signalling</w:t>
                  </w:r>
                </w:p>
              </w:tc>
            </w:tr>
          </w:tbl>
          <w:p w14:paraId="07C57080" w14:textId="77777777" w:rsidR="00181F3A" w:rsidRDefault="00181F3A" w:rsidP="00A10232">
            <w:pPr>
              <w:pStyle w:val="Heading4"/>
              <w:numPr>
                <w:ilvl w:val="0"/>
                <w:numId w:val="0"/>
              </w:numPr>
              <w:spacing w:before="0" w:after="0"/>
              <w:rPr>
                <w:rFonts w:ascii="Times New Roman" w:eastAsiaTheme="minorEastAsia" w:hAnsi="Times New Roman"/>
                <w:i/>
                <w:sz w:val="20"/>
                <w:highlight w:val="yellow"/>
                <w:lang w:val="en-US"/>
              </w:rPr>
            </w:pPr>
          </w:p>
          <w:p w14:paraId="020B7B17" w14:textId="77777777" w:rsidR="00A10232" w:rsidRPr="00A10232" w:rsidRDefault="00A10232" w:rsidP="00A10232">
            <w:pPr>
              <w:overflowPunct/>
              <w:autoSpaceDE/>
              <w:autoSpaceDN/>
              <w:adjustRightInd/>
              <w:spacing w:after="0"/>
              <w:rPr>
                <w:rFonts w:eastAsia="Yu Mincho"/>
                <w:b/>
                <w:bCs/>
                <w:sz w:val="18"/>
                <w:szCs w:val="18"/>
                <w:lang w:eastAsia="ja-JP"/>
              </w:rPr>
            </w:pPr>
            <w:r w:rsidRPr="00A10232">
              <w:rPr>
                <w:rFonts w:eastAsia="Yu Mincho"/>
                <w:b/>
                <w:bCs/>
                <w:sz w:val="18"/>
                <w:szCs w:val="18"/>
                <w:highlight w:val="green"/>
                <w:lang w:eastAsia="ja-JP"/>
              </w:rPr>
              <w:t>Agreement:</w:t>
            </w:r>
          </w:p>
          <w:p w14:paraId="0D7DC2ED" w14:textId="77777777" w:rsidR="00A10232" w:rsidRPr="00A10232" w:rsidRDefault="00A10232" w:rsidP="00A10232">
            <w:pPr>
              <w:overflowPunct/>
              <w:autoSpaceDE/>
              <w:autoSpaceDN/>
              <w:adjustRightInd/>
              <w:spacing w:after="0"/>
              <w:rPr>
                <w:rFonts w:eastAsia="Yu Mincho"/>
                <w:sz w:val="18"/>
                <w:szCs w:val="18"/>
                <w:lang w:eastAsia="ja-JP"/>
              </w:rPr>
            </w:pPr>
            <w:r w:rsidRPr="00A10232">
              <w:rPr>
                <w:rFonts w:eastAsia="Yu Mincho"/>
                <w:sz w:val="18"/>
                <w:szCs w:val="18"/>
                <w:lang w:eastAsia="ja-JP"/>
              </w:rPr>
              <w:t xml:space="preserve">Introduce following 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779"/>
              <w:gridCol w:w="3664"/>
              <w:gridCol w:w="517"/>
              <w:gridCol w:w="557"/>
              <w:gridCol w:w="436"/>
              <w:gridCol w:w="2011"/>
              <w:gridCol w:w="656"/>
              <w:gridCol w:w="586"/>
              <w:gridCol w:w="436"/>
              <w:gridCol w:w="436"/>
              <w:gridCol w:w="1631"/>
              <w:gridCol w:w="926"/>
            </w:tblGrid>
            <w:tr w:rsidR="00A10232" w:rsidRPr="00A10232" w14:paraId="52CB9C4A" w14:textId="77777777" w:rsidTr="00A10232">
              <w:trPr>
                <w:trHeight w:val="20"/>
              </w:trPr>
              <w:tc>
                <w:tcPr>
                  <w:tcW w:w="115" w:type="pct"/>
                  <w:tcBorders>
                    <w:top w:val="single" w:sz="4" w:space="0" w:color="auto"/>
                    <w:left w:val="single" w:sz="4" w:space="0" w:color="auto"/>
                    <w:bottom w:val="single" w:sz="4" w:space="0" w:color="auto"/>
                    <w:right w:val="single" w:sz="4" w:space="0" w:color="auto"/>
                  </w:tcBorders>
                  <w:hideMark/>
                </w:tcPr>
                <w:p w14:paraId="2CABBFF7" w14:textId="77777777" w:rsidR="00A10232" w:rsidRPr="00A10232" w:rsidRDefault="00A10232" w:rsidP="00A10232">
                  <w:pPr>
                    <w:keepLines/>
                    <w:spacing w:after="0"/>
                    <w:rPr>
                      <w:rFonts w:eastAsia="MS Mincho"/>
                      <w:color w:val="000000"/>
                      <w:sz w:val="18"/>
                      <w:szCs w:val="18"/>
                      <w:lang w:eastAsia="zh-CN"/>
                    </w:rPr>
                  </w:pPr>
                  <w:r w:rsidRPr="00A10232">
                    <w:rPr>
                      <w:rFonts w:eastAsia="MS Mincho"/>
                      <w:color w:val="000000"/>
                      <w:sz w:val="18"/>
                      <w:szCs w:val="18"/>
                      <w:lang w:eastAsia="ja-JP"/>
                    </w:rPr>
                    <w:t>60-9</w:t>
                  </w:r>
                </w:p>
              </w:tc>
              <w:tc>
                <w:tcPr>
                  <w:tcW w:w="743" w:type="pct"/>
                  <w:tcBorders>
                    <w:top w:val="single" w:sz="4" w:space="0" w:color="auto"/>
                    <w:left w:val="single" w:sz="4" w:space="0" w:color="auto"/>
                    <w:bottom w:val="single" w:sz="4" w:space="0" w:color="auto"/>
                    <w:right w:val="single" w:sz="4" w:space="0" w:color="auto"/>
                  </w:tcBorders>
                  <w:hideMark/>
                </w:tcPr>
                <w:p w14:paraId="53F0243F" w14:textId="77777777" w:rsidR="00A10232" w:rsidRPr="00A10232" w:rsidRDefault="00A10232" w:rsidP="00A10232">
                  <w:pPr>
                    <w:keepLines/>
                    <w:spacing w:after="0"/>
                    <w:rPr>
                      <w:rFonts w:eastAsia="MS Mincho"/>
                      <w:color w:val="000000"/>
                      <w:sz w:val="18"/>
                      <w:szCs w:val="18"/>
                      <w:lang w:eastAsia="ja-JP"/>
                    </w:rPr>
                  </w:pPr>
                  <w:bookmarkStart w:id="88" w:name="OLE_LINK95"/>
                  <w:r w:rsidRPr="00A10232">
                    <w:rPr>
                      <w:rFonts w:eastAsia="Times New Roman"/>
                      <w:color w:val="000000"/>
                      <w:sz w:val="18"/>
                      <w:szCs w:val="18"/>
                      <w:lang w:eastAsia="zh-CN"/>
                    </w:rPr>
                    <w:t xml:space="preserve">L1 </w:t>
                  </w:r>
                  <w:r w:rsidRPr="00A10232">
                    <w:rPr>
                      <w:rFonts w:eastAsia="MS Mincho"/>
                      <w:color w:val="000000"/>
                      <w:sz w:val="18"/>
                      <w:szCs w:val="18"/>
                      <w:lang w:eastAsia="ja-JP"/>
                    </w:rPr>
                    <w:t>SRS-RSRP</w:t>
                  </w:r>
                  <w:r w:rsidRPr="00A10232">
                    <w:rPr>
                      <w:rFonts w:eastAsia="Times New Roman"/>
                      <w:color w:val="000000"/>
                      <w:sz w:val="18"/>
                      <w:szCs w:val="18"/>
                      <w:lang w:eastAsia="zh-CN"/>
                    </w:rPr>
                    <w:t xml:space="preserve"> measurement</w:t>
                  </w:r>
                  <w:r w:rsidRPr="00A10232">
                    <w:rPr>
                      <w:rFonts w:eastAsia="MS Mincho"/>
                      <w:color w:val="000000"/>
                      <w:sz w:val="18"/>
                      <w:szCs w:val="18"/>
                      <w:lang w:eastAsia="ja-JP"/>
                    </w:rPr>
                    <w:t xml:space="preserve"> and aperiodic</w:t>
                  </w:r>
                  <w:r w:rsidRPr="00A10232">
                    <w:rPr>
                      <w:rFonts w:eastAsia="Yu Mincho"/>
                      <w:color w:val="000000"/>
                      <w:sz w:val="18"/>
                      <w:szCs w:val="18"/>
                      <w:lang w:eastAsia="ja-JP"/>
                    </w:rPr>
                    <w:t xml:space="preserve"> </w:t>
                  </w:r>
                  <w:r w:rsidRPr="00A10232">
                    <w:rPr>
                      <w:rFonts w:eastAsia="MS Mincho"/>
                      <w:color w:val="000000"/>
                      <w:sz w:val="18"/>
                      <w:szCs w:val="18"/>
                      <w:lang w:eastAsia="ja-JP"/>
                    </w:rPr>
                    <w:t>reporting</w:t>
                  </w:r>
                  <w:bookmarkEnd w:id="88"/>
                </w:p>
              </w:tc>
              <w:tc>
                <w:tcPr>
                  <w:tcW w:w="1412" w:type="pct"/>
                  <w:tcBorders>
                    <w:top w:val="single" w:sz="4" w:space="0" w:color="auto"/>
                    <w:left w:val="single" w:sz="4" w:space="0" w:color="auto"/>
                    <w:bottom w:val="single" w:sz="4" w:space="0" w:color="auto"/>
                    <w:right w:val="single" w:sz="4" w:space="0" w:color="auto"/>
                  </w:tcBorders>
                </w:tcPr>
                <w:p w14:paraId="3EAB6399" w14:textId="77777777" w:rsidR="00A10232" w:rsidRPr="00A10232" w:rsidRDefault="00A10232" w:rsidP="00A10232">
                  <w:pPr>
                    <w:spacing w:after="0"/>
                    <w:rPr>
                      <w:rFonts w:eastAsia="MS Mincho"/>
                      <w:sz w:val="18"/>
                      <w:szCs w:val="18"/>
                      <w:lang w:eastAsia="ja-JP"/>
                    </w:rPr>
                  </w:pPr>
                  <w:r w:rsidRPr="00A10232">
                    <w:rPr>
                      <w:rFonts w:eastAsia="MS Mincho"/>
                      <w:color w:val="000000"/>
                      <w:sz w:val="18"/>
                      <w:szCs w:val="18"/>
                      <w:lang w:eastAsia="ja-JP"/>
                    </w:rPr>
                    <w:t xml:space="preserve">1. </w:t>
                  </w:r>
                  <w:bookmarkStart w:id="89" w:name="OLE_LINK96"/>
                  <w:r w:rsidRPr="00A10232">
                    <w:rPr>
                      <w:rFonts w:eastAsia="MS Mincho"/>
                      <w:sz w:val="18"/>
                      <w:szCs w:val="18"/>
                      <w:lang w:eastAsia="ja-JP"/>
                    </w:rPr>
                    <w:t xml:space="preserve">Aperiodic L1 SRS-RSRP reporting on PUSCH, and </w:t>
                  </w:r>
                  <w:r w:rsidRPr="00A10232">
                    <w:rPr>
                      <w:rFonts w:eastAsia="MS Mincho"/>
                      <w:sz w:val="18"/>
                      <w:szCs w:val="18"/>
                      <w:highlight w:val="yellow"/>
                      <w:lang w:eastAsia="ja-JP"/>
                    </w:rPr>
                    <w:t>[periodic and]</w:t>
                  </w:r>
                  <w:r w:rsidRPr="00A10232">
                    <w:rPr>
                      <w:rFonts w:eastAsia="MS Mincho"/>
                      <w:sz w:val="18"/>
                      <w:szCs w:val="18"/>
                      <w:lang w:eastAsia="ja-JP"/>
                    </w:rPr>
                    <w:t xml:space="preserve"> aperiodic SRS-RSRP measurement resource</w:t>
                  </w:r>
                </w:p>
                <w:p w14:paraId="5018AED6" w14:textId="77777777" w:rsidR="00A10232" w:rsidRPr="00A10232" w:rsidRDefault="00A10232" w:rsidP="00A10232">
                  <w:pPr>
                    <w:spacing w:after="0"/>
                    <w:rPr>
                      <w:rFonts w:eastAsia="MS Mincho"/>
                      <w:sz w:val="18"/>
                      <w:szCs w:val="18"/>
                      <w:highlight w:val="yellow"/>
                      <w:lang w:eastAsia="ja-JP"/>
                    </w:rPr>
                  </w:pPr>
                </w:p>
                <w:p w14:paraId="5DF821CE" w14:textId="77777777" w:rsidR="00A10232" w:rsidRPr="00A10232" w:rsidRDefault="00A10232" w:rsidP="00A10232">
                  <w:pPr>
                    <w:spacing w:after="0"/>
                    <w:rPr>
                      <w:rFonts w:eastAsia="MS Mincho"/>
                      <w:color w:val="000000"/>
                      <w:sz w:val="18"/>
                      <w:szCs w:val="18"/>
                      <w:highlight w:val="yellow"/>
                      <w:lang w:eastAsia="ja-JP"/>
                    </w:rPr>
                  </w:pPr>
                  <w:r w:rsidRPr="00A10232">
                    <w:rPr>
                      <w:rFonts w:eastAsia="MS Mincho"/>
                      <w:color w:val="000000"/>
                      <w:sz w:val="18"/>
                      <w:szCs w:val="18"/>
                      <w:highlight w:val="yellow"/>
                      <w:lang w:eastAsia="ja-JP"/>
                    </w:rPr>
                    <w:t>FFS: whether each of components within brackets is separate FG or require reporting</w:t>
                  </w:r>
                </w:p>
                <w:p w14:paraId="1335C26A" w14:textId="77777777" w:rsidR="00A10232" w:rsidRPr="00A10232" w:rsidRDefault="00A10232" w:rsidP="00A10232">
                  <w:pPr>
                    <w:spacing w:after="0"/>
                    <w:rPr>
                      <w:rFonts w:eastAsia="MS Mincho"/>
                      <w:color w:val="000000"/>
                      <w:sz w:val="18"/>
                      <w:szCs w:val="18"/>
                      <w:lang w:eastAsia="ja-JP"/>
                    </w:rPr>
                  </w:pPr>
                  <w:r w:rsidRPr="00A10232">
                    <w:rPr>
                      <w:rFonts w:eastAsia="MS Mincho"/>
                      <w:color w:val="000000"/>
                      <w:sz w:val="18"/>
                      <w:szCs w:val="18"/>
                      <w:highlight w:val="yellow"/>
                      <w:lang w:eastAsia="ja-JP"/>
                    </w:rPr>
                    <w:t>FFS: other potential component/FG</w:t>
                  </w:r>
                  <w:bookmarkEnd w:id="89"/>
                </w:p>
              </w:tc>
              <w:tc>
                <w:tcPr>
                  <w:tcW w:w="124" w:type="pct"/>
                  <w:tcBorders>
                    <w:top w:val="single" w:sz="4" w:space="0" w:color="auto"/>
                    <w:left w:val="single" w:sz="4" w:space="0" w:color="auto"/>
                    <w:bottom w:val="single" w:sz="4" w:space="0" w:color="auto"/>
                    <w:right w:val="single" w:sz="4" w:space="0" w:color="auto"/>
                  </w:tcBorders>
                  <w:hideMark/>
                </w:tcPr>
                <w:p w14:paraId="1070298A" w14:textId="77777777" w:rsidR="00A10232" w:rsidRPr="00A10232" w:rsidRDefault="00A10232" w:rsidP="00A10232">
                  <w:pPr>
                    <w:keepLines/>
                    <w:spacing w:after="0"/>
                    <w:rPr>
                      <w:rFonts w:eastAsia="MS Mincho"/>
                      <w:color w:val="000000"/>
                      <w:sz w:val="18"/>
                      <w:szCs w:val="18"/>
                      <w:lang w:eastAsia="ja-JP"/>
                    </w:rPr>
                  </w:pPr>
                  <w:r w:rsidRPr="00A10232">
                    <w:rPr>
                      <w:rFonts w:eastAsia="MS Mincho"/>
                      <w:color w:val="000000"/>
                      <w:sz w:val="18"/>
                      <w:szCs w:val="18"/>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hideMark/>
                </w:tcPr>
                <w:p w14:paraId="39F63C1F" w14:textId="77777777" w:rsidR="00A10232" w:rsidRPr="00A10232" w:rsidRDefault="00A10232" w:rsidP="00A10232">
                  <w:pPr>
                    <w:keepLines/>
                    <w:spacing w:after="0"/>
                    <w:jc w:val="center"/>
                    <w:rPr>
                      <w:color w:val="000000"/>
                      <w:sz w:val="18"/>
                      <w:szCs w:val="18"/>
                      <w:lang w:eastAsia="zh-CN"/>
                    </w:rPr>
                  </w:pPr>
                  <w:r w:rsidRPr="00A10232">
                    <w:rPr>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hideMark/>
                </w:tcPr>
                <w:p w14:paraId="366D3273" w14:textId="77777777" w:rsidR="00A10232" w:rsidRPr="00A10232" w:rsidRDefault="00A10232" w:rsidP="00A10232">
                  <w:pPr>
                    <w:keepLines/>
                    <w:spacing w:after="0"/>
                    <w:jc w:val="center"/>
                    <w:rPr>
                      <w:color w:val="000000"/>
                      <w:sz w:val="18"/>
                      <w:szCs w:val="18"/>
                      <w:lang w:eastAsia="zh-CN"/>
                    </w:rPr>
                  </w:pPr>
                  <w:r w:rsidRPr="00A10232">
                    <w:rPr>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hideMark/>
                </w:tcPr>
                <w:p w14:paraId="163540AB" w14:textId="77777777" w:rsidR="00A10232" w:rsidRPr="00A10232" w:rsidRDefault="00A10232" w:rsidP="00A10232">
                  <w:pPr>
                    <w:keepLines/>
                    <w:spacing w:after="0"/>
                    <w:rPr>
                      <w:rFonts w:eastAsia="MS Mincho"/>
                      <w:color w:val="000000"/>
                      <w:sz w:val="18"/>
                      <w:szCs w:val="18"/>
                      <w:lang w:eastAsia="ja-JP"/>
                    </w:rPr>
                  </w:pPr>
                  <w:r w:rsidRPr="00A10232">
                    <w:rPr>
                      <w:rFonts w:eastAsia="Yu Mincho"/>
                      <w:color w:val="000000"/>
                      <w:sz w:val="18"/>
                      <w:szCs w:val="18"/>
                      <w:highlight w:val="yellow"/>
                      <w:lang w:eastAsia="ja-JP"/>
                    </w:rPr>
                    <w:t>[A</w:t>
                  </w:r>
                  <w:r w:rsidRPr="00A10232">
                    <w:rPr>
                      <w:rFonts w:eastAsia="MS Mincho"/>
                      <w:color w:val="000000"/>
                      <w:sz w:val="18"/>
                      <w:szCs w:val="18"/>
                      <w:highlight w:val="yellow"/>
                      <w:lang w:eastAsia="ja-JP"/>
                    </w:rPr>
                    <w:t>periodic</w:t>
                  </w:r>
                  <w:r w:rsidRPr="00A10232">
                    <w:rPr>
                      <w:rFonts w:eastAsia="Yu Mincho"/>
                      <w:color w:val="000000"/>
                      <w:sz w:val="18"/>
                      <w:szCs w:val="18"/>
                      <w:highlight w:val="yellow"/>
                      <w:lang w:eastAsia="ja-JP"/>
                    </w:rPr>
                    <w:t>]</w:t>
                  </w:r>
                  <w:r w:rsidRPr="00A10232">
                    <w:rPr>
                      <w:rFonts w:eastAsia="Yu Mincho"/>
                      <w:color w:val="000000"/>
                      <w:sz w:val="18"/>
                      <w:szCs w:val="18"/>
                      <w:lang w:eastAsia="ja-JP"/>
                    </w:rPr>
                    <w:t xml:space="preserve"> </w:t>
                  </w:r>
                  <w:r w:rsidRPr="00A10232">
                    <w:rPr>
                      <w:rFonts w:eastAsia="MS Mincho"/>
                      <w:color w:val="000000"/>
                      <w:sz w:val="18"/>
                      <w:szCs w:val="18"/>
                      <w:lang w:eastAsia="ja-JP"/>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hideMark/>
                </w:tcPr>
                <w:p w14:paraId="13FEA043" w14:textId="77777777" w:rsidR="00A10232" w:rsidRPr="00A10232" w:rsidRDefault="00A10232" w:rsidP="00A10232">
                  <w:pPr>
                    <w:keepLines/>
                    <w:spacing w:after="0"/>
                    <w:jc w:val="center"/>
                    <w:rPr>
                      <w:rFonts w:eastAsia="MS Mincho"/>
                      <w:color w:val="000000"/>
                      <w:sz w:val="18"/>
                      <w:szCs w:val="18"/>
                      <w:lang w:eastAsia="ja-JP"/>
                    </w:rPr>
                  </w:pPr>
                  <w:r w:rsidRPr="00A10232">
                    <w:rPr>
                      <w:rFonts w:eastAsia="MS Mincho"/>
                      <w:color w:val="000000"/>
                      <w:sz w:val="18"/>
                      <w:szCs w:val="18"/>
                      <w:highlight w:val="yellow"/>
                      <w:lang w:eastAsia="ja-JP"/>
                    </w:rPr>
                    <w:t>[</w:t>
                  </w:r>
                  <w:r w:rsidRPr="00A10232">
                    <w:rPr>
                      <w:color w:val="000000"/>
                      <w:sz w:val="18"/>
                      <w:szCs w:val="18"/>
                      <w:highlight w:val="yellow"/>
                      <w:lang w:eastAsia="zh-CN"/>
                    </w:rPr>
                    <w:t>Per Band</w:t>
                  </w:r>
                  <w:r w:rsidRPr="00A10232">
                    <w:rPr>
                      <w:rFonts w:eastAsia="MS Mincho"/>
                      <w:color w:val="000000"/>
                      <w:sz w:val="18"/>
                      <w:szCs w:val="18"/>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hideMark/>
                </w:tcPr>
                <w:p w14:paraId="2A56F066" w14:textId="77777777" w:rsidR="00A10232" w:rsidRPr="00A10232" w:rsidRDefault="00A10232" w:rsidP="00A10232">
                  <w:pPr>
                    <w:keepLines/>
                    <w:spacing w:after="0"/>
                    <w:jc w:val="center"/>
                    <w:rPr>
                      <w:color w:val="000000"/>
                      <w:sz w:val="18"/>
                      <w:szCs w:val="18"/>
                      <w:lang w:eastAsia="zh-CN"/>
                    </w:rPr>
                  </w:pPr>
                  <w:r w:rsidRPr="00A10232">
                    <w:rPr>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hideMark/>
                </w:tcPr>
                <w:p w14:paraId="64514C86" w14:textId="77777777" w:rsidR="00A10232" w:rsidRPr="00A10232" w:rsidRDefault="00A10232" w:rsidP="00A10232">
                  <w:pPr>
                    <w:keepLines/>
                    <w:spacing w:after="0"/>
                    <w:jc w:val="center"/>
                    <w:rPr>
                      <w:color w:val="000000"/>
                      <w:sz w:val="18"/>
                      <w:szCs w:val="18"/>
                      <w:lang w:eastAsia="zh-CN"/>
                    </w:rPr>
                  </w:pPr>
                  <w:r w:rsidRPr="00A10232">
                    <w:rPr>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hideMark/>
                </w:tcPr>
                <w:p w14:paraId="1DF197DC" w14:textId="77777777" w:rsidR="00A10232" w:rsidRPr="00A10232" w:rsidRDefault="00A10232" w:rsidP="00A10232">
                  <w:pPr>
                    <w:keepLines/>
                    <w:spacing w:after="0"/>
                    <w:jc w:val="center"/>
                    <w:rPr>
                      <w:color w:val="000000"/>
                      <w:sz w:val="18"/>
                      <w:szCs w:val="18"/>
                      <w:lang w:eastAsia="ja-JP"/>
                    </w:rPr>
                  </w:pPr>
                  <w:r w:rsidRPr="00A10232">
                    <w:rPr>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tcPr>
                <w:p w14:paraId="585B8AF8" w14:textId="77777777" w:rsidR="00A10232" w:rsidRPr="00A10232" w:rsidRDefault="00A10232" w:rsidP="00A10232">
                  <w:pPr>
                    <w:rPr>
                      <w:rFonts w:eastAsia="MS Mincho"/>
                      <w:sz w:val="18"/>
                      <w:szCs w:val="18"/>
                      <w:lang w:eastAsia="ja-JP"/>
                    </w:rPr>
                  </w:pPr>
                </w:p>
              </w:tc>
              <w:tc>
                <w:tcPr>
                  <w:tcW w:w="324" w:type="pct"/>
                  <w:tcBorders>
                    <w:top w:val="single" w:sz="4" w:space="0" w:color="auto"/>
                    <w:left w:val="single" w:sz="4" w:space="0" w:color="auto"/>
                    <w:bottom w:val="single" w:sz="4" w:space="0" w:color="auto"/>
                    <w:right w:val="single" w:sz="4" w:space="0" w:color="auto"/>
                  </w:tcBorders>
                  <w:hideMark/>
                </w:tcPr>
                <w:p w14:paraId="4AEF20D6" w14:textId="77777777" w:rsidR="00A10232" w:rsidRPr="00A10232" w:rsidRDefault="00A10232" w:rsidP="00A10232">
                  <w:pPr>
                    <w:keepLines/>
                    <w:spacing w:after="0"/>
                    <w:rPr>
                      <w:color w:val="000000"/>
                      <w:sz w:val="18"/>
                      <w:szCs w:val="18"/>
                      <w:lang w:eastAsia="ja-JP"/>
                    </w:rPr>
                  </w:pPr>
                  <w:r w:rsidRPr="00A10232">
                    <w:rPr>
                      <w:color w:val="000000"/>
                      <w:sz w:val="18"/>
                      <w:szCs w:val="18"/>
                      <w:lang w:eastAsia="ja-JP"/>
                    </w:rPr>
                    <w:t>Optional with capability signalling</w:t>
                  </w:r>
                </w:p>
              </w:tc>
            </w:tr>
          </w:tbl>
          <w:p w14:paraId="1C8650A7" w14:textId="77777777" w:rsidR="00181F3A" w:rsidRDefault="00181F3A" w:rsidP="00A0675C">
            <w:pPr>
              <w:pStyle w:val="Heading4"/>
              <w:numPr>
                <w:ilvl w:val="0"/>
                <w:numId w:val="0"/>
              </w:numPr>
              <w:spacing w:before="0" w:after="0"/>
              <w:ind w:left="864" w:hanging="864"/>
              <w:rPr>
                <w:rFonts w:ascii="Times New Roman" w:eastAsiaTheme="minorEastAsia" w:hAnsi="Times New Roman"/>
                <w:i/>
                <w:sz w:val="20"/>
                <w:highlight w:val="yellow"/>
                <w:lang w:val="en-US"/>
              </w:rPr>
            </w:pPr>
          </w:p>
          <w:p w14:paraId="04542C75" w14:textId="55277819" w:rsidR="00A0675C" w:rsidRPr="00F255E8" w:rsidRDefault="00A0675C" w:rsidP="00F255E8">
            <w:pPr>
              <w:rPr>
                <w:rFonts w:eastAsia="MS Mincho"/>
                <w:sz w:val="22"/>
                <w:lang w:eastAsia="ko-KR"/>
              </w:rPr>
            </w:pPr>
          </w:p>
        </w:tc>
      </w:tr>
      <w:bookmarkEnd w:id="79"/>
    </w:tbl>
    <w:p w14:paraId="3AFA5F14" w14:textId="77777777" w:rsidR="00A0675C" w:rsidRDefault="00A0675C" w:rsidP="00A0675C"/>
    <w:p w14:paraId="6407C74E" w14:textId="77777777" w:rsidR="00A0675C" w:rsidRPr="00A0675C" w:rsidRDefault="00A0675C" w:rsidP="00A0675C">
      <w:pPr>
        <w:overflowPunct/>
        <w:autoSpaceDE/>
        <w:adjustRightInd/>
        <w:spacing w:after="0" w:line="288" w:lineRule="auto"/>
        <w:jc w:val="both"/>
        <w:rPr>
          <w:rFonts w:eastAsia="DengXian"/>
          <w:szCs w:val="22"/>
          <w:lang w:eastAsia="zh-CN"/>
        </w:rPr>
      </w:pPr>
      <w:r w:rsidRPr="00A0675C">
        <w:rPr>
          <w:rFonts w:eastAsia="DengXian"/>
          <w:szCs w:val="22"/>
          <w:lang w:eastAsia="zh-CN"/>
        </w:rPr>
        <w:t xml:space="preserve">In RAN1#120, RAN1 discussed some UE features for L1 UE-UE CLI measurement and reporting. We provide our views on the discussed issues below:  </w:t>
      </w:r>
    </w:p>
    <w:p w14:paraId="37878817" w14:textId="77777777" w:rsidR="000D35F4" w:rsidRDefault="000D35F4" w:rsidP="00A0675C">
      <w:pPr>
        <w:overflowPunct/>
        <w:autoSpaceDE/>
        <w:adjustRightInd/>
        <w:spacing w:after="0" w:line="288" w:lineRule="auto"/>
        <w:jc w:val="both"/>
        <w:rPr>
          <w:rFonts w:eastAsia="DengXian"/>
          <w:szCs w:val="22"/>
          <w:lang w:eastAsia="zh-CN"/>
        </w:rPr>
      </w:pPr>
    </w:p>
    <w:p w14:paraId="51C18E00" w14:textId="5F223561" w:rsidR="000D35F4" w:rsidRDefault="000D35F4" w:rsidP="000D35F4">
      <w:pPr>
        <w:overflowPunct/>
        <w:autoSpaceDE/>
        <w:adjustRightInd/>
        <w:spacing w:after="120" w:line="288" w:lineRule="auto"/>
        <w:jc w:val="both"/>
        <w:rPr>
          <w:rFonts w:ascii="Times" w:eastAsia="Yu Mincho" w:hAnsi="Times"/>
          <w:b/>
          <w:bCs/>
          <w:szCs w:val="24"/>
          <w:u w:val="single"/>
          <w:lang w:val="en-US" w:eastAsia="ja-JP"/>
        </w:rPr>
      </w:pPr>
      <w:bookmarkStart w:id="90" w:name="OLE_LINK76"/>
      <w:r>
        <w:rPr>
          <w:rFonts w:ascii="Times" w:eastAsia="Yu Mincho" w:hAnsi="Times"/>
          <w:b/>
          <w:bCs/>
          <w:szCs w:val="24"/>
          <w:u w:val="single"/>
          <w:lang w:val="en-US" w:eastAsia="ja-JP"/>
        </w:rPr>
        <w:t xml:space="preserve">Whether </w:t>
      </w:r>
      <w:r w:rsidR="00DA2740">
        <w:rPr>
          <w:rFonts w:ascii="Times" w:eastAsia="Yu Mincho" w:hAnsi="Times"/>
          <w:b/>
          <w:bCs/>
          <w:szCs w:val="24"/>
          <w:u w:val="single"/>
          <w:lang w:val="en-US" w:eastAsia="ja-JP"/>
        </w:rPr>
        <w:t>support of periodic L1 CLI-RSSI reporting on PUSCH is a separate FG</w:t>
      </w:r>
      <w:bookmarkEnd w:id="90"/>
    </w:p>
    <w:p w14:paraId="64F53ADE" w14:textId="661892B5" w:rsidR="0007772F" w:rsidRDefault="00113523" w:rsidP="00A0675C">
      <w:pPr>
        <w:overflowPunct/>
        <w:autoSpaceDE/>
        <w:adjustRightInd/>
        <w:spacing w:after="0" w:line="288" w:lineRule="auto"/>
        <w:jc w:val="both"/>
        <w:rPr>
          <w:rFonts w:eastAsia="DengXian"/>
          <w:szCs w:val="22"/>
          <w:lang w:val="en-US" w:eastAsia="zh-CN"/>
        </w:rPr>
      </w:pPr>
      <w:bookmarkStart w:id="91" w:name="OLE_LINK85"/>
      <w:r>
        <w:rPr>
          <w:rFonts w:eastAsia="DengXian"/>
          <w:szCs w:val="22"/>
          <w:lang w:val="en-US" w:eastAsia="zh-CN"/>
        </w:rPr>
        <w:t xml:space="preserve">In RAN1#120bis, an FG </w:t>
      </w:r>
      <w:r w:rsidR="00B04037">
        <w:rPr>
          <w:rFonts w:eastAsia="MS Mincho" w:cs="Arial"/>
          <w:color w:val="000000"/>
          <w:sz w:val="18"/>
          <w:szCs w:val="18"/>
          <w:lang w:eastAsia="ja-JP"/>
        </w:rPr>
        <w:t xml:space="preserve">60-8 </w:t>
      </w:r>
      <w:r w:rsidRPr="00113523">
        <w:rPr>
          <w:rFonts w:eastAsia="DengXian"/>
          <w:szCs w:val="22"/>
          <w:lang w:val="en-US" w:eastAsia="zh-CN"/>
        </w:rPr>
        <w:t xml:space="preserve">was agreed on support for </w:t>
      </w:r>
      <w:r w:rsidRPr="00113523">
        <w:rPr>
          <w:rFonts w:cs="Arial"/>
          <w:color w:val="000000"/>
          <w:sz w:val="18"/>
          <w:szCs w:val="18"/>
          <w:lang w:eastAsia="zh-CN"/>
        </w:rPr>
        <w:t>L1 CLI-RSSI measurement</w:t>
      </w:r>
      <w:r w:rsidRPr="00113523">
        <w:rPr>
          <w:rFonts w:eastAsia="MS Mincho" w:cs="Arial"/>
          <w:color w:val="000000"/>
          <w:sz w:val="18"/>
          <w:szCs w:val="18"/>
          <w:lang w:eastAsia="ja-JP"/>
        </w:rPr>
        <w:t xml:space="preserve"> reporting. </w:t>
      </w:r>
      <w:r w:rsidRPr="00113523">
        <w:rPr>
          <w:rFonts w:eastAsia="MS Mincho" w:cs="Arial"/>
          <w:sz w:val="18"/>
          <w:szCs w:val="18"/>
          <w:lang w:eastAsia="ja-JP"/>
        </w:rPr>
        <w:t>Aperiodic L1 CLI-RSSI reporting o</w:t>
      </w:r>
      <w:r w:rsidRPr="00113523">
        <w:rPr>
          <w:rFonts w:eastAsia="MS Mincho" w:cs="Arial"/>
          <w:color w:val="000000"/>
          <w:sz w:val="18"/>
          <w:szCs w:val="18"/>
          <w:lang w:eastAsia="ja-JP"/>
        </w:rPr>
        <w:t>n PUSCH was agreed as a component of this FG</w:t>
      </w:r>
      <w:r w:rsidRPr="00113523">
        <w:rPr>
          <w:rFonts w:eastAsia="MS Mincho" w:cs="Arial"/>
          <w:sz w:val="18"/>
          <w:szCs w:val="18"/>
          <w:lang w:eastAsia="ja-JP"/>
        </w:rPr>
        <w:t xml:space="preserve">. It needs to be determined whether </w:t>
      </w:r>
      <w:bookmarkStart w:id="92" w:name="OLE_LINK81"/>
      <w:r w:rsidRPr="00113523">
        <w:rPr>
          <w:rFonts w:eastAsia="MS Mincho" w:cs="Arial"/>
          <w:sz w:val="18"/>
          <w:szCs w:val="18"/>
          <w:lang w:eastAsia="ja-JP"/>
        </w:rPr>
        <w:t xml:space="preserve">periodic </w:t>
      </w:r>
      <w:r w:rsidRPr="00113523">
        <w:rPr>
          <w:rFonts w:eastAsia="MS Mincho" w:cs="Arial"/>
          <w:color w:val="000000"/>
          <w:sz w:val="18"/>
          <w:szCs w:val="18"/>
          <w:lang w:eastAsia="ja-JP"/>
        </w:rPr>
        <w:t>L1 CLI-RSSI reporting on PUCCH</w:t>
      </w:r>
      <w:r>
        <w:rPr>
          <w:rFonts w:eastAsia="MS Mincho" w:cs="Arial"/>
          <w:color w:val="000000"/>
          <w:sz w:val="18"/>
          <w:szCs w:val="18"/>
          <w:lang w:eastAsia="ja-JP"/>
        </w:rPr>
        <w:t xml:space="preserve"> is part </w:t>
      </w:r>
      <w:bookmarkEnd w:id="92"/>
      <w:r>
        <w:rPr>
          <w:rFonts w:eastAsia="MS Mincho" w:cs="Arial"/>
          <w:color w:val="000000"/>
          <w:sz w:val="18"/>
          <w:szCs w:val="18"/>
          <w:lang w:eastAsia="ja-JP"/>
        </w:rPr>
        <w:t xml:space="preserve">of this FG or is defined as a separate FG. In our view, support for </w:t>
      </w:r>
      <w:bookmarkStart w:id="93" w:name="OLE_LINK82"/>
      <w:bookmarkStart w:id="94" w:name="OLE_LINK84"/>
      <w:r>
        <w:rPr>
          <w:rFonts w:eastAsia="MS Mincho" w:cs="Arial"/>
          <w:sz w:val="18"/>
          <w:szCs w:val="18"/>
          <w:lang w:eastAsia="ja-JP"/>
        </w:rPr>
        <w:t xml:space="preserve">periodic </w:t>
      </w:r>
      <w:r>
        <w:rPr>
          <w:rFonts w:eastAsia="MS Mincho" w:cs="Arial"/>
          <w:color w:val="000000"/>
          <w:sz w:val="18"/>
          <w:szCs w:val="18"/>
          <w:lang w:eastAsia="ja-JP"/>
        </w:rPr>
        <w:t>L1 CLI-RSSI reporting on PUCCH</w:t>
      </w:r>
      <w:bookmarkEnd w:id="93"/>
      <w:r>
        <w:rPr>
          <w:rFonts w:eastAsia="MS Mincho" w:cs="Arial"/>
          <w:color w:val="000000"/>
          <w:sz w:val="18"/>
          <w:szCs w:val="18"/>
          <w:lang w:eastAsia="ja-JP"/>
        </w:rPr>
        <w:t xml:space="preserve"> </w:t>
      </w:r>
      <w:bookmarkEnd w:id="94"/>
      <w:r>
        <w:rPr>
          <w:rFonts w:eastAsia="MS Mincho" w:cs="Arial"/>
          <w:color w:val="000000"/>
          <w:sz w:val="18"/>
          <w:szCs w:val="18"/>
          <w:lang w:eastAsia="ja-JP"/>
        </w:rPr>
        <w:t>should be</w:t>
      </w:r>
      <w:r w:rsidR="007F561B">
        <w:rPr>
          <w:rFonts w:eastAsia="MS Mincho" w:cs="Arial"/>
          <w:color w:val="000000"/>
          <w:sz w:val="18"/>
          <w:szCs w:val="18"/>
          <w:lang w:eastAsia="ja-JP"/>
        </w:rPr>
        <w:t xml:space="preserve"> component</w:t>
      </w:r>
      <w:r>
        <w:rPr>
          <w:rFonts w:eastAsia="MS Mincho" w:cs="Arial"/>
          <w:color w:val="000000"/>
          <w:sz w:val="18"/>
          <w:szCs w:val="18"/>
          <w:lang w:eastAsia="ja-JP"/>
        </w:rPr>
        <w:t xml:space="preserve"> of FG </w:t>
      </w:r>
      <w:bookmarkStart w:id="95" w:name="OLE_LINK94"/>
      <w:r>
        <w:rPr>
          <w:rFonts w:eastAsia="MS Mincho" w:cs="Arial"/>
          <w:color w:val="000000"/>
          <w:sz w:val="18"/>
          <w:szCs w:val="18"/>
          <w:lang w:eastAsia="ja-JP"/>
        </w:rPr>
        <w:t xml:space="preserve">60-8 </w:t>
      </w:r>
      <w:bookmarkEnd w:id="95"/>
      <w:r>
        <w:rPr>
          <w:rFonts w:eastAsia="MS Mincho" w:cs="Arial"/>
          <w:color w:val="000000"/>
          <w:sz w:val="18"/>
          <w:szCs w:val="18"/>
          <w:lang w:eastAsia="ja-JP"/>
        </w:rPr>
        <w:t xml:space="preserve">(i.e., </w:t>
      </w:r>
      <w:r>
        <w:rPr>
          <w:rFonts w:eastAsia="MS Mincho" w:cs="Arial"/>
          <w:sz w:val="18"/>
          <w:szCs w:val="18"/>
          <w:lang w:eastAsia="ja-JP"/>
        </w:rPr>
        <w:t xml:space="preserve">periodic </w:t>
      </w:r>
      <w:r>
        <w:rPr>
          <w:rFonts w:eastAsia="MS Mincho" w:cs="Arial"/>
          <w:color w:val="000000"/>
          <w:sz w:val="18"/>
          <w:szCs w:val="18"/>
          <w:lang w:eastAsia="ja-JP"/>
        </w:rPr>
        <w:t xml:space="preserve">L1 CLI-RSSI reporting on PUCCH is not a separate FG). </w:t>
      </w:r>
    </w:p>
    <w:p w14:paraId="5FEF700D" w14:textId="77777777" w:rsidR="00C63A2B" w:rsidRDefault="00C63A2B" w:rsidP="00A0675C">
      <w:pPr>
        <w:overflowPunct/>
        <w:autoSpaceDE/>
        <w:adjustRightInd/>
        <w:spacing w:after="0" w:line="288" w:lineRule="auto"/>
        <w:jc w:val="both"/>
        <w:rPr>
          <w:rFonts w:eastAsia="DengXian"/>
          <w:szCs w:val="22"/>
          <w:lang w:val="en-US" w:eastAsia="zh-CN"/>
        </w:rPr>
      </w:pPr>
    </w:p>
    <w:p w14:paraId="1975E284" w14:textId="44A4EF2B" w:rsidR="00A0675C" w:rsidRPr="00C63A2B" w:rsidRDefault="0007772F" w:rsidP="00C63A2B">
      <w:pPr>
        <w:pStyle w:val="ListParagraph"/>
        <w:numPr>
          <w:ilvl w:val="0"/>
          <w:numId w:val="23"/>
        </w:numPr>
        <w:spacing w:after="60"/>
        <w:jc w:val="both"/>
        <w:rPr>
          <w:b/>
          <w:bCs/>
          <w:i/>
          <w:iCs/>
          <w:sz w:val="20"/>
          <w:szCs w:val="20"/>
        </w:rPr>
      </w:pPr>
      <w:r>
        <w:rPr>
          <w:b/>
          <w:bCs/>
          <w:i/>
          <w:iCs/>
          <w:sz w:val="20"/>
          <w:szCs w:val="20"/>
        </w:rPr>
        <w:t xml:space="preserve">Support </w:t>
      </w:r>
      <w:r w:rsidR="006D6E14" w:rsidRPr="006D6E14">
        <w:rPr>
          <w:b/>
          <w:bCs/>
          <w:i/>
          <w:iCs/>
          <w:sz w:val="20"/>
          <w:szCs w:val="20"/>
        </w:rPr>
        <w:t xml:space="preserve">periodic L1 CLI-RSSI reporting on PUCCH </w:t>
      </w:r>
      <w:r w:rsidR="006D6E14">
        <w:rPr>
          <w:b/>
          <w:bCs/>
          <w:i/>
          <w:iCs/>
          <w:sz w:val="20"/>
          <w:szCs w:val="20"/>
        </w:rPr>
        <w:t>is part of</w:t>
      </w:r>
      <w:r>
        <w:rPr>
          <w:b/>
          <w:bCs/>
          <w:i/>
          <w:iCs/>
          <w:sz w:val="20"/>
          <w:szCs w:val="20"/>
        </w:rPr>
        <w:t xml:space="preserve"> FG 60-</w:t>
      </w:r>
      <w:r w:rsidR="006D6E14">
        <w:rPr>
          <w:b/>
          <w:bCs/>
          <w:i/>
          <w:iCs/>
          <w:sz w:val="20"/>
          <w:szCs w:val="20"/>
        </w:rPr>
        <w:t>8.</w:t>
      </w:r>
      <w:r>
        <w:rPr>
          <w:b/>
          <w:bCs/>
          <w:i/>
          <w:iCs/>
          <w:sz w:val="20"/>
          <w:szCs w:val="20"/>
        </w:rPr>
        <w:t xml:space="preserve"> </w:t>
      </w:r>
      <w:r w:rsidR="000D35F4" w:rsidRPr="00C63A2B">
        <w:rPr>
          <w:rFonts w:eastAsia="DengXian"/>
          <w:szCs w:val="22"/>
          <w:lang w:val="en-US"/>
        </w:rPr>
        <w:t xml:space="preserve"> </w:t>
      </w:r>
      <w:r w:rsidR="00A0675C" w:rsidRPr="00C63A2B">
        <w:rPr>
          <w:rFonts w:eastAsia="DengXian"/>
          <w:szCs w:val="22"/>
        </w:rPr>
        <w:t xml:space="preserve"> </w:t>
      </w:r>
    </w:p>
    <w:bookmarkEnd w:id="91"/>
    <w:p w14:paraId="4ADE0D75" w14:textId="77777777" w:rsidR="00C63A2B" w:rsidRPr="00C63A2B" w:rsidRDefault="00C63A2B" w:rsidP="00C63A2B">
      <w:pPr>
        <w:pStyle w:val="ListParagraph"/>
        <w:spacing w:after="60"/>
        <w:ind w:left="0"/>
        <w:jc w:val="both"/>
        <w:rPr>
          <w:b/>
          <w:bCs/>
          <w:i/>
          <w:iCs/>
          <w:sz w:val="20"/>
          <w:szCs w:val="20"/>
        </w:rPr>
      </w:pPr>
    </w:p>
    <w:p w14:paraId="75494A7F" w14:textId="620425E5" w:rsidR="000D35F4" w:rsidRDefault="00DA2740" w:rsidP="00A0675C">
      <w:pPr>
        <w:overflowPunct/>
        <w:autoSpaceDE/>
        <w:adjustRightInd/>
        <w:spacing w:after="120" w:line="288" w:lineRule="auto"/>
        <w:jc w:val="both"/>
        <w:rPr>
          <w:rFonts w:ascii="Times" w:eastAsia="Yu Mincho" w:hAnsi="Times"/>
          <w:b/>
          <w:bCs/>
          <w:szCs w:val="24"/>
          <w:u w:val="single"/>
          <w:lang w:val="en-US" w:eastAsia="ja-JP"/>
        </w:rPr>
      </w:pPr>
      <w:bookmarkStart w:id="96" w:name="OLE_LINK90"/>
      <w:bookmarkStart w:id="97" w:name="OLE_LINK486"/>
      <w:r>
        <w:rPr>
          <w:rFonts w:ascii="Times" w:eastAsia="Yu Mincho" w:hAnsi="Times"/>
          <w:b/>
          <w:bCs/>
          <w:szCs w:val="24"/>
          <w:u w:val="single"/>
          <w:lang w:val="en-US" w:eastAsia="ja-JP"/>
        </w:rPr>
        <w:t>Whether support of periodic CLI-RSSI measurement resource is a separate FG</w:t>
      </w:r>
    </w:p>
    <w:p w14:paraId="06CA965E" w14:textId="21C06791" w:rsidR="007F561B" w:rsidRDefault="007F561B" w:rsidP="007F561B">
      <w:pPr>
        <w:overflowPunct/>
        <w:autoSpaceDE/>
        <w:adjustRightInd/>
        <w:spacing w:after="0" w:line="288" w:lineRule="auto"/>
        <w:jc w:val="both"/>
        <w:rPr>
          <w:rFonts w:eastAsia="DengXian"/>
          <w:szCs w:val="22"/>
          <w:lang w:val="en-US" w:eastAsia="zh-CN"/>
        </w:rPr>
      </w:pPr>
      <w:bookmarkStart w:id="98" w:name="OLE_LINK93"/>
      <w:bookmarkEnd w:id="96"/>
      <w:r>
        <w:rPr>
          <w:rFonts w:eastAsia="DengXian"/>
          <w:szCs w:val="22"/>
          <w:lang w:val="en-US" w:eastAsia="zh-CN"/>
        </w:rPr>
        <w:lastRenderedPageBreak/>
        <w:t xml:space="preserve">In RAN1#120bis, an FG </w:t>
      </w:r>
      <w:r w:rsidR="00B04037">
        <w:rPr>
          <w:rFonts w:eastAsia="MS Mincho" w:cs="Arial"/>
          <w:color w:val="000000"/>
          <w:sz w:val="18"/>
          <w:szCs w:val="18"/>
          <w:lang w:eastAsia="ja-JP"/>
        </w:rPr>
        <w:t xml:space="preserve">60-8 </w:t>
      </w:r>
      <w:r>
        <w:rPr>
          <w:rFonts w:eastAsia="DengXian"/>
          <w:szCs w:val="22"/>
          <w:lang w:val="en-US" w:eastAsia="zh-CN"/>
        </w:rPr>
        <w:t xml:space="preserve">was agreed on support for </w:t>
      </w:r>
      <w:r>
        <w:rPr>
          <w:rFonts w:cs="Arial"/>
          <w:color w:val="000000"/>
          <w:sz w:val="18"/>
          <w:szCs w:val="18"/>
          <w:lang w:eastAsia="zh-CN"/>
        </w:rPr>
        <w:t>L1 CLI-RSSI measurement</w:t>
      </w:r>
      <w:r>
        <w:rPr>
          <w:rFonts w:eastAsia="MS Mincho" w:cs="Arial"/>
          <w:color w:val="000000"/>
          <w:sz w:val="18"/>
          <w:szCs w:val="18"/>
          <w:lang w:eastAsia="ja-JP"/>
        </w:rPr>
        <w:t xml:space="preserve"> reporting. A</w:t>
      </w:r>
      <w:r>
        <w:rPr>
          <w:rFonts w:eastAsia="MS Mincho" w:cs="Arial"/>
          <w:sz w:val="18"/>
          <w:szCs w:val="18"/>
          <w:lang w:eastAsia="ja-JP"/>
        </w:rPr>
        <w:t>periodic CLI-RSSI measurement resource</w:t>
      </w:r>
      <w:r>
        <w:rPr>
          <w:rFonts w:eastAsia="MS Mincho" w:cs="Arial"/>
          <w:color w:val="000000"/>
          <w:sz w:val="18"/>
          <w:szCs w:val="18"/>
          <w:lang w:eastAsia="ja-JP"/>
        </w:rPr>
        <w:t xml:space="preserve"> was agreed as a component of this FG</w:t>
      </w:r>
      <w:r>
        <w:rPr>
          <w:rFonts w:eastAsia="MS Mincho" w:cs="Arial"/>
          <w:sz w:val="18"/>
          <w:szCs w:val="18"/>
          <w:lang w:eastAsia="ja-JP"/>
        </w:rPr>
        <w:t>. It needs to be determined whether periodic CLI-RSSI measurement resource</w:t>
      </w:r>
      <w:r>
        <w:rPr>
          <w:rFonts w:eastAsia="MS Mincho" w:cs="Arial"/>
          <w:color w:val="000000"/>
          <w:sz w:val="18"/>
          <w:szCs w:val="18"/>
          <w:lang w:eastAsia="ja-JP"/>
        </w:rPr>
        <w:t xml:space="preserve"> is part of this FG or is defined as a separate FG. In our view, support for </w:t>
      </w:r>
      <w:r>
        <w:rPr>
          <w:rFonts w:eastAsia="MS Mincho" w:cs="Arial"/>
          <w:sz w:val="18"/>
          <w:szCs w:val="18"/>
          <w:lang w:eastAsia="ja-JP"/>
        </w:rPr>
        <w:t>periodic CLI-RSSI measurement resource</w:t>
      </w:r>
      <w:r>
        <w:rPr>
          <w:rFonts w:eastAsia="MS Mincho" w:cs="Arial"/>
          <w:color w:val="000000"/>
          <w:sz w:val="18"/>
          <w:szCs w:val="18"/>
          <w:lang w:eastAsia="ja-JP"/>
        </w:rPr>
        <w:t xml:space="preserve"> should be part of FG 60-8 (i.e., </w:t>
      </w:r>
      <w:r>
        <w:rPr>
          <w:rFonts w:eastAsia="MS Mincho" w:cs="Arial"/>
          <w:sz w:val="18"/>
          <w:szCs w:val="18"/>
          <w:lang w:eastAsia="ja-JP"/>
        </w:rPr>
        <w:t>periodic CLI-RSSI measurement resource</w:t>
      </w:r>
      <w:r>
        <w:rPr>
          <w:rFonts w:eastAsia="MS Mincho" w:cs="Arial"/>
          <w:color w:val="000000"/>
          <w:sz w:val="18"/>
          <w:szCs w:val="18"/>
          <w:lang w:eastAsia="ja-JP"/>
        </w:rPr>
        <w:t xml:space="preserve"> is not a separate FG). </w:t>
      </w:r>
      <w:r w:rsidR="00B04037">
        <w:rPr>
          <w:rFonts w:eastAsia="MS Mincho" w:cs="Arial"/>
          <w:color w:val="000000"/>
          <w:sz w:val="18"/>
          <w:szCs w:val="18"/>
          <w:lang w:eastAsia="ja-JP"/>
        </w:rPr>
        <w:t xml:space="preserve"> </w:t>
      </w:r>
    </w:p>
    <w:p w14:paraId="24F7532A" w14:textId="77777777" w:rsidR="007F561B" w:rsidRDefault="007F561B" w:rsidP="007F561B">
      <w:pPr>
        <w:overflowPunct/>
        <w:autoSpaceDE/>
        <w:adjustRightInd/>
        <w:spacing w:after="0" w:line="288" w:lineRule="auto"/>
        <w:jc w:val="both"/>
        <w:rPr>
          <w:rFonts w:eastAsia="DengXian"/>
          <w:szCs w:val="22"/>
          <w:lang w:val="en-US" w:eastAsia="zh-CN"/>
        </w:rPr>
      </w:pPr>
    </w:p>
    <w:p w14:paraId="117B2E14" w14:textId="744693A9" w:rsidR="00DA2740" w:rsidRPr="00E32D49" w:rsidRDefault="007F561B" w:rsidP="00E32D49">
      <w:pPr>
        <w:pStyle w:val="ListParagraph"/>
        <w:numPr>
          <w:ilvl w:val="0"/>
          <w:numId w:val="23"/>
        </w:numPr>
        <w:spacing w:after="60"/>
        <w:jc w:val="both"/>
        <w:rPr>
          <w:b/>
          <w:bCs/>
          <w:i/>
          <w:iCs/>
          <w:sz w:val="20"/>
          <w:szCs w:val="20"/>
        </w:rPr>
      </w:pPr>
      <w:r>
        <w:rPr>
          <w:b/>
          <w:bCs/>
          <w:i/>
          <w:iCs/>
          <w:sz w:val="20"/>
          <w:szCs w:val="20"/>
        </w:rPr>
        <w:t xml:space="preserve">Support periodic </w:t>
      </w:r>
      <w:r w:rsidRPr="007F561B">
        <w:rPr>
          <w:b/>
          <w:bCs/>
          <w:i/>
          <w:iCs/>
          <w:sz w:val="20"/>
          <w:szCs w:val="20"/>
        </w:rPr>
        <w:t xml:space="preserve">CLI-RSSI measurement resource </w:t>
      </w:r>
      <w:r>
        <w:rPr>
          <w:b/>
          <w:bCs/>
          <w:i/>
          <w:iCs/>
          <w:sz w:val="20"/>
          <w:szCs w:val="20"/>
        </w:rPr>
        <w:t xml:space="preserve">is part of FG 60-8. </w:t>
      </w:r>
      <w:r>
        <w:rPr>
          <w:rFonts w:eastAsia="DengXian"/>
          <w:szCs w:val="22"/>
          <w:lang w:val="en-US"/>
        </w:rPr>
        <w:t xml:space="preserve"> </w:t>
      </w:r>
      <w:r>
        <w:rPr>
          <w:rFonts w:eastAsia="DengXian"/>
          <w:szCs w:val="22"/>
        </w:rPr>
        <w:t xml:space="preserve"> </w:t>
      </w:r>
    </w:p>
    <w:bookmarkEnd w:id="98"/>
    <w:p w14:paraId="3866F2F4" w14:textId="77777777" w:rsidR="00E32D49" w:rsidRPr="00E32D49" w:rsidRDefault="00E32D49" w:rsidP="00E32D49">
      <w:pPr>
        <w:pStyle w:val="ListParagraph"/>
        <w:spacing w:after="60"/>
        <w:ind w:left="0"/>
        <w:jc w:val="both"/>
        <w:rPr>
          <w:b/>
          <w:bCs/>
          <w:i/>
          <w:iCs/>
          <w:sz w:val="20"/>
          <w:szCs w:val="20"/>
        </w:rPr>
      </w:pPr>
    </w:p>
    <w:p w14:paraId="7AB2F45F" w14:textId="4C1C7DA3" w:rsidR="00E32D49" w:rsidRDefault="00E32D49" w:rsidP="00E32D49">
      <w:pPr>
        <w:overflowPunct/>
        <w:autoSpaceDE/>
        <w:adjustRightInd/>
        <w:spacing w:after="120" w:line="288" w:lineRule="auto"/>
        <w:jc w:val="both"/>
        <w:rPr>
          <w:rFonts w:ascii="Times" w:eastAsia="Yu Mincho" w:hAnsi="Times"/>
          <w:b/>
          <w:bCs/>
          <w:szCs w:val="24"/>
          <w:u w:val="single"/>
          <w:lang w:val="en-US" w:eastAsia="ja-JP"/>
        </w:rPr>
      </w:pPr>
      <w:r>
        <w:rPr>
          <w:rFonts w:ascii="Times" w:eastAsia="Yu Mincho" w:hAnsi="Times"/>
          <w:b/>
          <w:bCs/>
          <w:szCs w:val="24"/>
          <w:u w:val="single"/>
          <w:lang w:val="en-US" w:eastAsia="ja-JP"/>
        </w:rPr>
        <w:t>Whether support of periodic SRS-RSRP measurement resource is a separate FG</w:t>
      </w:r>
    </w:p>
    <w:p w14:paraId="2CF67D26" w14:textId="04C98789" w:rsidR="00E32D49" w:rsidRDefault="00E32D49" w:rsidP="00E32D49">
      <w:pPr>
        <w:overflowPunct/>
        <w:autoSpaceDE/>
        <w:adjustRightInd/>
        <w:spacing w:after="0" w:line="288" w:lineRule="auto"/>
        <w:jc w:val="both"/>
        <w:rPr>
          <w:rFonts w:eastAsia="DengXian"/>
          <w:szCs w:val="22"/>
          <w:lang w:val="en-US" w:eastAsia="zh-CN"/>
        </w:rPr>
      </w:pPr>
      <w:r>
        <w:rPr>
          <w:rFonts w:eastAsia="DengXian"/>
          <w:szCs w:val="22"/>
          <w:lang w:val="en-US" w:eastAsia="zh-CN"/>
        </w:rPr>
        <w:t xml:space="preserve">In RAN1#120bis, an FG </w:t>
      </w:r>
      <w:r w:rsidR="00B04037">
        <w:rPr>
          <w:rFonts w:eastAsia="MS Mincho" w:cs="Arial"/>
          <w:color w:val="000000"/>
          <w:sz w:val="18"/>
          <w:szCs w:val="18"/>
          <w:lang w:eastAsia="ja-JP"/>
        </w:rPr>
        <w:t xml:space="preserve">60-9 </w:t>
      </w:r>
      <w:r>
        <w:rPr>
          <w:rFonts w:eastAsia="DengXian"/>
          <w:szCs w:val="22"/>
          <w:lang w:val="en-US" w:eastAsia="zh-CN"/>
        </w:rPr>
        <w:t xml:space="preserve">was agreed on support for </w:t>
      </w:r>
      <w:r>
        <w:rPr>
          <w:rFonts w:cs="Arial"/>
          <w:color w:val="000000"/>
          <w:sz w:val="18"/>
          <w:szCs w:val="18"/>
          <w:lang w:eastAsia="zh-CN"/>
        </w:rPr>
        <w:t>L1 SRS-RSRP measurement</w:t>
      </w:r>
      <w:r>
        <w:rPr>
          <w:rFonts w:eastAsia="MS Mincho" w:cs="Arial"/>
          <w:color w:val="000000"/>
          <w:sz w:val="18"/>
          <w:szCs w:val="18"/>
          <w:lang w:eastAsia="ja-JP"/>
        </w:rPr>
        <w:t xml:space="preserve"> and aperiodic reporting. A</w:t>
      </w:r>
      <w:r>
        <w:rPr>
          <w:rFonts w:eastAsia="MS Mincho" w:cs="Arial"/>
          <w:sz w:val="18"/>
          <w:szCs w:val="18"/>
          <w:lang w:eastAsia="ja-JP"/>
        </w:rPr>
        <w:t>periodic</w:t>
      </w:r>
      <w:r w:rsidR="00B04037">
        <w:rPr>
          <w:rFonts w:eastAsia="MS Mincho" w:cs="Arial"/>
          <w:sz w:val="18"/>
          <w:szCs w:val="18"/>
          <w:lang w:eastAsia="ja-JP"/>
        </w:rPr>
        <w:t xml:space="preserve"> SRS-RSRP</w:t>
      </w:r>
      <w:r>
        <w:rPr>
          <w:rFonts w:eastAsia="MS Mincho" w:cs="Arial"/>
          <w:sz w:val="18"/>
          <w:szCs w:val="18"/>
          <w:lang w:eastAsia="ja-JP"/>
        </w:rPr>
        <w:t xml:space="preserve"> measurement resource</w:t>
      </w:r>
      <w:r>
        <w:rPr>
          <w:rFonts w:eastAsia="MS Mincho" w:cs="Arial"/>
          <w:color w:val="000000"/>
          <w:sz w:val="18"/>
          <w:szCs w:val="18"/>
          <w:lang w:eastAsia="ja-JP"/>
        </w:rPr>
        <w:t xml:space="preserve"> was agreed as a component of this FG</w:t>
      </w:r>
      <w:r>
        <w:rPr>
          <w:rFonts w:eastAsia="MS Mincho" w:cs="Arial"/>
          <w:sz w:val="18"/>
          <w:szCs w:val="18"/>
          <w:lang w:eastAsia="ja-JP"/>
        </w:rPr>
        <w:t xml:space="preserve">. It needs to be determined whether periodic </w:t>
      </w:r>
      <w:r w:rsidR="00B04037">
        <w:rPr>
          <w:rFonts w:eastAsia="MS Mincho" w:cs="Arial"/>
          <w:sz w:val="18"/>
          <w:szCs w:val="18"/>
          <w:lang w:eastAsia="ja-JP"/>
        </w:rPr>
        <w:t>SRS-RSRP</w:t>
      </w:r>
      <w:r>
        <w:rPr>
          <w:rFonts w:eastAsia="MS Mincho" w:cs="Arial"/>
          <w:sz w:val="18"/>
          <w:szCs w:val="18"/>
          <w:lang w:eastAsia="ja-JP"/>
        </w:rPr>
        <w:t xml:space="preserve"> measurement resource</w:t>
      </w:r>
      <w:r>
        <w:rPr>
          <w:rFonts w:eastAsia="MS Mincho" w:cs="Arial"/>
          <w:color w:val="000000"/>
          <w:sz w:val="18"/>
          <w:szCs w:val="18"/>
          <w:lang w:eastAsia="ja-JP"/>
        </w:rPr>
        <w:t xml:space="preserve"> is part of this FG or is defined as a separate FG. In our view, support for </w:t>
      </w:r>
      <w:r>
        <w:rPr>
          <w:rFonts w:eastAsia="MS Mincho" w:cs="Arial"/>
          <w:sz w:val="18"/>
          <w:szCs w:val="18"/>
          <w:lang w:eastAsia="ja-JP"/>
        </w:rPr>
        <w:t xml:space="preserve">periodic </w:t>
      </w:r>
      <w:r w:rsidR="00B04037">
        <w:rPr>
          <w:rFonts w:eastAsia="MS Mincho" w:cs="Arial"/>
          <w:sz w:val="18"/>
          <w:szCs w:val="18"/>
          <w:lang w:eastAsia="ja-JP"/>
        </w:rPr>
        <w:t>SRS-RSRP</w:t>
      </w:r>
      <w:r>
        <w:rPr>
          <w:rFonts w:eastAsia="MS Mincho" w:cs="Arial"/>
          <w:sz w:val="18"/>
          <w:szCs w:val="18"/>
          <w:lang w:eastAsia="ja-JP"/>
        </w:rPr>
        <w:t xml:space="preserve"> measurement resource</w:t>
      </w:r>
      <w:r>
        <w:rPr>
          <w:rFonts w:eastAsia="MS Mincho" w:cs="Arial"/>
          <w:color w:val="000000"/>
          <w:sz w:val="18"/>
          <w:szCs w:val="18"/>
          <w:lang w:eastAsia="ja-JP"/>
        </w:rPr>
        <w:t xml:space="preserve"> should be part of FG 60-</w:t>
      </w:r>
      <w:r w:rsidR="00B04037">
        <w:rPr>
          <w:rFonts w:eastAsia="MS Mincho" w:cs="Arial"/>
          <w:color w:val="000000"/>
          <w:sz w:val="18"/>
          <w:szCs w:val="18"/>
          <w:lang w:eastAsia="ja-JP"/>
        </w:rPr>
        <w:t>9</w:t>
      </w:r>
      <w:r>
        <w:rPr>
          <w:rFonts w:eastAsia="MS Mincho" w:cs="Arial"/>
          <w:color w:val="000000"/>
          <w:sz w:val="18"/>
          <w:szCs w:val="18"/>
          <w:lang w:eastAsia="ja-JP"/>
        </w:rPr>
        <w:t xml:space="preserve"> (i.e., </w:t>
      </w:r>
      <w:r>
        <w:rPr>
          <w:rFonts w:eastAsia="MS Mincho" w:cs="Arial"/>
          <w:sz w:val="18"/>
          <w:szCs w:val="18"/>
          <w:lang w:eastAsia="ja-JP"/>
        </w:rPr>
        <w:t>periodic CLI-RSSI measurement resource</w:t>
      </w:r>
      <w:r>
        <w:rPr>
          <w:rFonts w:eastAsia="MS Mincho" w:cs="Arial"/>
          <w:color w:val="000000"/>
          <w:sz w:val="18"/>
          <w:szCs w:val="18"/>
          <w:lang w:eastAsia="ja-JP"/>
        </w:rPr>
        <w:t xml:space="preserve"> is not a separate FG). </w:t>
      </w:r>
    </w:p>
    <w:p w14:paraId="072BF6AC" w14:textId="77777777" w:rsidR="00E32D49" w:rsidRDefault="00E32D49" w:rsidP="00E32D49">
      <w:pPr>
        <w:overflowPunct/>
        <w:autoSpaceDE/>
        <w:adjustRightInd/>
        <w:spacing w:after="0" w:line="288" w:lineRule="auto"/>
        <w:jc w:val="both"/>
        <w:rPr>
          <w:rFonts w:eastAsia="DengXian"/>
          <w:szCs w:val="22"/>
          <w:lang w:val="en-US" w:eastAsia="zh-CN"/>
        </w:rPr>
      </w:pPr>
    </w:p>
    <w:p w14:paraId="122BBBB9" w14:textId="776529A2" w:rsidR="00E32D49" w:rsidRPr="00357463" w:rsidRDefault="00E32D49" w:rsidP="00357463">
      <w:pPr>
        <w:pStyle w:val="ListParagraph"/>
        <w:numPr>
          <w:ilvl w:val="0"/>
          <w:numId w:val="23"/>
        </w:numPr>
        <w:spacing w:after="60"/>
        <w:jc w:val="both"/>
        <w:rPr>
          <w:b/>
          <w:bCs/>
          <w:i/>
          <w:iCs/>
          <w:sz w:val="20"/>
          <w:szCs w:val="20"/>
        </w:rPr>
      </w:pPr>
      <w:r>
        <w:rPr>
          <w:b/>
          <w:bCs/>
          <w:i/>
          <w:iCs/>
          <w:sz w:val="20"/>
          <w:szCs w:val="20"/>
        </w:rPr>
        <w:t xml:space="preserve">Support periodic </w:t>
      </w:r>
      <w:r w:rsidR="00B04037">
        <w:rPr>
          <w:b/>
          <w:bCs/>
          <w:i/>
          <w:iCs/>
          <w:sz w:val="20"/>
          <w:szCs w:val="20"/>
        </w:rPr>
        <w:t>SRS-RSRP</w:t>
      </w:r>
      <w:r>
        <w:rPr>
          <w:b/>
          <w:bCs/>
          <w:i/>
          <w:iCs/>
          <w:sz w:val="20"/>
          <w:szCs w:val="20"/>
        </w:rPr>
        <w:t xml:space="preserve"> measurement resource is part of FG 60-</w:t>
      </w:r>
      <w:r w:rsidR="00B04037">
        <w:rPr>
          <w:b/>
          <w:bCs/>
          <w:i/>
          <w:iCs/>
          <w:sz w:val="20"/>
          <w:szCs w:val="20"/>
        </w:rPr>
        <w:t>9</w:t>
      </w:r>
      <w:r>
        <w:rPr>
          <w:b/>
          <w:bCs/>
          <w:i/>
          <w:iCs/>
          <w:sz w:val="20"/>
          <w:szCs w:val="20"/>
        </w:rPr>
        <w:t xml:space="preserve">. </w:t>
      </w:r>
      <w:r>
        <w:rPr>
          <w:rFonts w:eastAsia="DengXian"/>
          <w:szCs w:val="22"/>
          <w:lang w:val="en-US"/>
        </w:rPr>
        <w:t xml:space="preserve"> </w:t>
      </w:r>
      <w:r>
        <w:rPr>
          <w:rFonts w:eastAsia="DengXian"/>
          <w:szCs w:val="22"/>
        </w:rPr>
        <w:t xml:space="preserve"> </w:t>
      </w:r>
    </w:p>
    <w:bookmarkEnd w:id="97"/>
    <w:p w14:paraId="585E11DC" w14:textId="77777777" w:rsidR="00357463" w:rsidRDefault="00357463" w:rsidP="00357463">
      <w:pPr>
        <w:widowControl w:val="0"/>
        <w:wordWrap w:val="0"/>
        <w:spacing w:after="0"/>
        <w:rPr>
          <w:rFonts w:ascii="Times" w:eastAsia="Yu Mincho" w:hAnsi="Times"/>
          <w:b/>
          <w:bCs/>
          <w:szCs w:val="24"/>
          <w:u w:val="single"/>
          <w:lang w:val="en-US" w:eastAsia="ja-JP"/>
        </w:rPr>
      </w:pPr>
    </w:p>
    <w:p w14:paraId="5393817E" w14:textId="3FFA32DA" w:rsidR="00A0675C" w:rsidRDefault="00A0675C" w:rsidP="00357463">
      <w:pPr>
        <w:widowControl w:val="0"/>
        <w:wordWrap w:val="0"/>
        <w:spacing w:after="0"/>
        <w:rPr>
          <w:rFonts w:eastAsia="MS Mincho"/>
          <w:kern w:val="2"/>
          <w:szCs w:val="18"/>
          <w:lang w:val="en-US" w:eastAsia="ko-KR"/>
        </w:rPr>
      </w:pPr>
      <w:r w:rsidRPr="00A0675C">
        <w:rPr>
          <w:rFonts w:eastAsia="MS Mincho"/>
          <w:kern w:val="2"/>
          <w:szCs w:val="18"/>
          <w:lang w:val="en-US" w:eastAsia="ko-KR"/>
        </w:rPr>
        <w:t>Our overall views on the list of UE capabilities for L1 UE-UE CLI measurement and reporting are presented in Proposal 1</w:t>
      </w:r>
      <w:r w:rsidR="00817C00">
        <w:rPr>
          <w:rFonts w:eastAsia="MS Mincho"/>
          <w:kern w:val="2"/>
          <w:szCs w:val="18"/>
          <w:lang w:val="en-US" w:eastAsia="ko-KR"/>
        </w:rPr>
        <w:t>4</w:t>
      </w:r>
      <w:r w:rsidRPr="00A0675C">
        <w:rPr>
          <w:rFonts w:eastAsia="MS Mincho"/>
          <w:kern w:val="2"/>
          <w:szCs w:val="18"/>
          <w:lang w:val="en-US" w:eastAsia="ko-KR"/>
        </w:rPr>
        <w:t xml:space="preserve">. </w:t>
      </w:r>
    </w:p>
    <w:p w14:paraId="38054CEA" w14:textId="77777777" w:rsidR="00357463" w:rsidRPr="00A0675C" w:rsidRDefault="00357463" w:rsidP="00357463">
      <w:pPr>
        <w:widowControl w:val="0"/>
        <w:wordWrap w:val="0"/>
        <w:spacing w:after="0"/>
        <w:rPr>
          <w:rFonts w:eastAsia="MS Mincho"/>
          <w:kern w:val="2"/>
          <w:szCs w:val="18"/>
          <w:lang w:val="en-US" w:eastAsia="ko-KR"/>
        </w:rPr>
      </w:pPr>
    </w:p>
    <w:p w14:paraId="3E2AE184" w14:textId="4C6F7D1E" w:rsidR="00CD6FF8" w:rsidRDefault="00A0675C" w:rsidP="00CD6FF8">
      <w:pPr>
        <w:pStyle w:val="ListParagraph"/>
        <w:numPr>
          <w:ilvl w:val="0"/>
          <w:numId w:val="23"/>
        </w:numPr>
        <w:spacing w:after="120"/>
        <w:jc w:val="both"/>
        <w:rPr>
          <w:rFonts w:eastAsia="Batang"/>
          <w:b/>
          <w:iCs/>
          <w:sz w:val="20"/>
          <w:szCs w:val="20"/>
          <w:lang w:val="en-US" w:eastAsia="ko-KR"/>
        </w:rPr>
      </w:pPr>
      <w:bookmarkStart w:id="99" w:name="OLE_LINK494"/>
      <w:bookmarkStart w:id="100" w:name="OLE_LINK513"/>
      <w:r w:rsidRPr="00CD6FF8">
        <w:rPr>
          <w:rFonts w:eastAsia="Batang"/>
          <w:b/>
          <w:i/>
          <w:sz w:val="20"/>
          <w:szCs w:val="20"/>
          <w:lang w:val="en-US" w:eastAsia="ko-KR"/>
        </w:rPr>
        <w:t xml:space="preserve">Support the following list of UE capabilities </w:t>
      </w:r>
      <w:bookmarkStart w:id="101" w:name="OLE_LINK503"/>
      <w:r w:rsidRPr="00CD6FF8">
        <w:rPr>
          <w:rFonts w:eastAsia="Batang"/>
          <w:b/>
          <w:i/>
          <w:sz w:val="20"/>
          <w:szCs w:val="20"/>
          <w:lang w:val="en-US" w:eastAsia="ko-KR"/>
        </w:rPr>
        <w:t>for L1 UE-UE CLI measurement and reporting</w:t>
      </w:r>
      <w:bookmarkEnd w:id="99"/>
      <w:bookmarkEnd w:id="101"/>
      <w:r w:rsidRPr="00CD6FF8">
        <w:rPr>
          <w:rFonts w:eastAsia="Batang"/>
          <w:b/>
          <w:i/>
          <w:sz w:val="20"/>
          <w:szCs w:val="20"/>
          <w:lang w:val="en-US" w:eastAsia="ko-KR"/>
        </w:rPr>
        <w:t>.</w:t>
      </w:r>
      <w:r w:rsidRPr="00CD6FF8">
        <w:rPr>
          <w:rFonts w:eastAsia="Batang"/>
          <w:bCs/>
          <w:i/>
          <w:sz w:val="20"/>
          <w:szCs w:val="20"/>
          <w:lang w:val="en-US" w:eastAsia="ko-KR"/>
        </w:rPr>
        <w:t xml:space="preserve"> </w:t>
      </w:r>
      <w:r w:rsidRPr="00CD6FF8">
        <w:rPr>
          <w:rFonts w:eastAsia="Batang"/>
          <w:b/>
          <w:iCs/>
          <w:sz w:val="20"/>
          <w:szCs w:val="20"/>
          <w:lang w:val="en-US" w:eastAsia="ko-KR"/>
        </w:rPr>
        <w:t xml:space="preserve"> </w:t>
      </w:r>
      <w:bookmarkEnd w:id="100"/>
    </w:p>
    <w:p w14:paraId="6592E063" w14:textId="77777777" w:rsidR="002362A2" w:rsidRPr="00B96D42" w:rsidRDefault="002362A2" w:rsidP="002362A2">
      <w:pPr>
        <w:pStyle w:val="ListParagraph"/>
        <w:spacing w:after="120"/>
        <w:ind w:left="0"/>
        <w:jc w:val="both"/>
        <w:rPr>
          <w:rFonts w:eastAsia="Batang"/>
          <w:b/>
          <w:iCs/>
          <w:sz w:val="20"/>
          <w:szCs w:val="20"/>
          <w:lang w:val="en-US" w:eastAsia="ko-KR"/>
        </w:rPr>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581"/>
        <w:gridCol w:w="4600"/>
        <w:gridCol w:w="1191"/>
        <w:gridCol w:w="1556"/>
        <w:gridCol w:w="1055"/>
        <w:gridCol w:w="1471"/>
        <w:gridCol w:w="2141"/>
      </w:tblGrid>
      <w:tr w:rsidR="00CD6FF8" w:rsidRPr="00CD6FF8" w14:paraId="7EB57480" w14:textId="77777777" w:rsidTr="00CD6FF8">
        <w:trPr>
          <w:trHeight w:val="20"/>
        </w:trPr>
        <w:tc>
          <w:tcPr>
            <w:tcW w:w="202" w:type="pct"/>
            <w:tcBorders>
              <w:top w:val="single" w:sz="4" w:space="0" w:color="auto"/>
              <w:left w:val="single" w:sz="4" w:space="0" w:color="auto"/>
              <w:bottom w:val="single" w:sz="4" w:space="0" w:color="auto"/>
              <w:right w:val="single" w:sz="4" w:space="0" w:color="auto"/>
            </w:tcBorders>
            <w:hideMark/>
          </w:tcPr>
          <w:p w14:paraId="7EE6CF74" w14:textId="77777777" w:rsidR="00CD6FF8" w:rsidRPr="00CD6FF8" w:rsidRDefault="00CD6FF8" w:rsidP="00CD6FF8">
            <w:pPr>
              <w:keepLines/>
              <w:spacing w:after="0"/>
              <w:rPr>
                <w:rFonts w:ascii="Arial" w:eastAsia="MS Mincho" w:hAnsi="Arial" w:cs="Arial"/>
                <w:color w:val="000000"/>
                <w:sz w:val="18"/>
                <w:szCs w:val="18"/>
                <w:lang w:eastAsia="ja-JP"/>
              </w:rPr>
            </w:pPr>
            <w:bookmarkStart w:id="102" w:name="OLE_LINK41"/>
            <w:r w:rsidRPr="00CD6FF8">
              <w:rPr>
                <w:rFonts w:eastAsia="Malgun Gothic"/>
                <w:b/>
                <w:bCs/>
                <w:color w:val="000000"/>
                <w:sz w:val="18"/>
                <w:szCs w:val="18"/>
                <w:lang w:val="en-US" w:eastAsia="ko-KR"/>
              </w:rPr>
              <w:t>Index</w:t>
            </w:r>
          </w:p>
        </w:tc>
        <w:tc>
          <w:tcPr>
            <w:tcW w:w="559" w:type="pct"/>
            <w:tcBorders>
              <w:top w:val="single" w:sz="4" w:space="0" w:color="auto"/>
              <w:left w:val="single" w:sz="4" w:space="0" w:color="auto"/>
              <w:bottom w:val="single" w:sz="4" w:space="0" w:color="auto"/>
              <w:right w:val="single" w:sz="4" w:space="0" w:color="auto"/>
            </w:tcBorders>
            <w:hideMark/>
          </w:tcPr>
          <w:p w14:paraId="77B1980A" w14:textId="77777777" w:rsidR="00CD6FF8" w:rsidRPr="00CD6FF8" w:rsidRDefault="00CD6FF8" w:rsidP="00CD6FF8">
            <w:pPr>
              <w:keepLines/>
              <w:spacing w:after="0"/>
              <w:rPr>
                <w:rFonts w:ascii="Arial" w:hAnsi="Arial" w:cs="Arial"/>
                <w:color w:val="000000"/>
                <w:sz w:val="18"/>
                <w:szCs w:val="18"/>
                <w:lang w:eastAsia="zh-CN"/>
              </w:rPr>
            </w:pPr>
            <w:r w:rsidRPr="00CD6FF8">
              <w:rPr>
                <w:rFonts w:eastAsia="Malgun Gothic"/>
                <w:b/>
                <w:bCs/>
                <w:color w:val="000000"/>
                <w:sz w:val="18"/>
                <w:szCs w:val="18"/>
                <w:lang w:val="en-US" w:eastAsia="ko-KR"/>
              </w:rPr>
              <w:t>Feature group</w:t>
            </w:r>
          </w:p>
        </w:tc>
        <w:tc>
          <w:tcPr>
            <w:tcW w:w="1618" w:type="pct"/>
            <w:tcBorders>
              <w:top w:val="single" w:sz="4" w:space="0" w:color="auto"/>
              <w:left w:val="single" w:sz="4" w:space="0" w:color="auto"/>
              <w:bottom w:val="single" w:sz="4" w:space="0" w:color="auto"/>
              <w:right w:val="single" w:sz="4" w:space="0" w:color="auto"/>
            </w:tcBorders>
            <w:hideMark/>
          </w:tcPr>
          <w:p w14:paraId="73229E0F" w14:textId="77777777" w:rsidR="00CD6FF8" w:rsidRPr="00CD6FF8" w:rsidRDefault="00CD6FF8" w:rsidP="00CD6FF8">
            <w:pPr>
              <w:spacing w:after="0"/>
              <w:jc w:val="center"/>
              <w:rPr>
                <w:rFonts w:ascii="Arial" w:eastAsia="MS Mincho" w:hAnsi="Arial" w:cs="Arial"/>
                <w:color w:val="000000"/>
                <w:sz w:val="18"/>
                <w:szCs w:val="18"/>
                <w:lang w:eastAsia="zh-CN"/>
              </w:rPr>
            </w:pPr>
            <w:r w:rsidRPr="00CD6FF8">
              <w:rPr>
                <w:rFonts w:eastAsia="Malgun Gothic"/>
                <w:b/>
                <w:bCs/>
                <w:color w:val="000000"/>
                <w:sz w:val="18"/>
                <w:szCs w:val="18"/>
                <w:lang w:val="en-US" w:eastAsia="ko-KR"/>
              </w:rPr>
              <w:t>Components</w:t>
            </w:r>
          </w:p>
        </w:tc>
        <w:tc>
          <w:tcPr>
            <w:tcW w:w="422" w:type="pct"/>
            <w:tcBorders>
              <w:top w:val="single" w:sz="4" w:space="0" w:color="auto"/>
              <w:left w:val="single" w:sz="4" w:space="0" w:color="auto"/>
              <w:bottom w:val="single" w:sz="4" w:space="0" w:color="auto"/>
              <w:right w:val="single" w:sz="4" w:space="0" w:color="auto"/>
            </w:tcBorders>
            <w:hideMark/>
          </w:tcPr>
          <w:p w14:paraId="12168AFB" w14:textId="77777777" w:rsidR="00CD6FF8" w:rsidRPr="00CD6FF8" w:rsidRDefault="00CD6FF8" w:rsidP="00CD6FF8">
            <w:pPr>
              <w:keepLines/>
              <w:spacing w:after="0"/>
              <w:jc w:val="center"/>
              <w:rPr>
                <w:rFonts w:ascii="Arial" w:hAnsi="Arial" w:cs="Arial"/>
                <w:color w:val="000000"/>
                <w:sz w:val="18"/>
                <w:szCs w:val="18"/>
                <w:lang w:eastAsia="zh-CN"/>
              </w:rPr>
            </w:pPr>
            <w:r w:rsidRPr="00CD6FF8">
              <w:rPr>
                <w:rFonts w:eastAsia="Malgun Gothic"/>
                <w:b/>
                <w:bCs/>
                <w:color w:val="000000"/>
                <w:sz w:val="18"/>
                <w:szCs w:val="18"/>
                <w:lang w:val="en-US" w:eastAsia="ko-KR"/>
              </w:rPr>
              <w:t>Prerequisite feature groups</w:t>
            </w:r>
          </w:p>
        </w:tc>
        <w:tc>
          <w:tcPr>
            <w:tcW w:w="550" w:type="pct"/>
            <w:tcBorders>
              <w:top w:val="single" w:sz="4" w:space="0" w:color="auto"/>
              <w:left w:val="single" w:sz="4" w:space="0" w:color="auto"/>
              <w:bottom w:val="single" w:sz="4" w:space="0" w:color="auto"/>
              <w:right w:val="single" w:sz="4" w:space="0" w:color="auto"/>
            </w:tcBorders>
            <w:hideMark/>
          </w:tcPr>
          <w:p w14:paraId="05DE7775" w14:textId="77777777" w:rsidR="00CD6FF8" w:rsidRPr="00CD6FF8" w:rsidRDefault="00CD6FF8" w:rsidP="00CD6FF8">
            <w:pPr>
              <w:keepLines/>
              <w:spacing w:after="0"/>
              <w:jc w:val="center"/>
              <w:rPr>
                <w:rFonts w:ascii="Arial" w:hAnsi="Arial" w:cs="Arial"/>
                <w:color w:val="000000"/>
                <w:sz w:val="18"/>
                <w:szCs w:val="18"/>
                <w:lang w:eastAsia="zh-CN"/>
              </w:rPr>
            </w:pPr>
            <w:r w:rsidRPr="00CD6FF8">
              <w:rPr>
                <w:rFonts w:eastAsia="Malgun Gothic"/>
                <w:b/>
                <w:bCs/>
                <w:color w:val="000000"/>
                <w:sz w:val="18"/>
                <w:szCs w:val="18"/>
                <w:lang w:val="en-US" w:eastAsia="ko-KR"/>
              </w:rPr>
              <w:t>Consequence if the feature is not supported by the UE</w:t>
            </w:r>
          </w:p>
        </w:tc>
        <w:tc>
          <w:tcPr>
            <w:tcW w:w="374" w:type="pct"/>
            <w:tcBorders>
              <w:top w:val="single" w:sz="4" w:space="0" w:color="auto"/>
              <w:left w:val="single" w:sz="4" w:space="0" w:color="auto"/>
              <w:bottom w:val="single" w:sz="4" w:space="0" w:color="auto"/>
              <w:right w:val="single" w:sz="4" w:space="0" w:color="auto"/>
            </w:tcBorders>
          </w:tcPr>
          <w:p w14:paraId="429986CA" w14:textId="77777777" w:rsidR="00CD6FF8" w:rsidRPr="00CD6FF8" w:rsidRDefault="00CD6FF8" w:rsidP="00CD6FF8">
            <w:pPr>
              <w:overflowPunct/>
              <w:autoSpaceDE/>
              <w:adjustRightInd/>
              <w:spacing w:after="0"/>
              <w:jc w:val="center"/>
              <w:rPr>
                <w:rFonts w:ascii="Arial" w:eastAsia="Malgun Gothic" w:hAnsi="Arial" w:cs="Arial"/>
                <w:b/>
                <w:bCs/>
                <w:color w:val="000000"/>
                <w:sz w:val="18"/>
                <w:szCs w:val="18"/>
                <w:lang w:val="en-US" w:eastAsia="ko-KR"/>
              </w:rPr>
            </w:pPr>
            <w:r w:rsidRPr="00CD6FF8">
              <w:rPr>
                <w:rFonts w:ascii="Arial" w:eastAsia="Malgun Gothic" w:hAnsi="Arial" w:cs="Arial"/>
                <w:b/>
                <w:bCs/>
                <w:color w:val="000000"/>
                <w:sz w:val="18"/>
                <w:szCs w:val="18"/>
                <w:lang w:val="en-US" w:eastAsia="ko-KR"/>
              </w:rPr>
              <w:t>Type</w:t>
            </w:r>
          </w:p>
          <w:p w14:paraId="16D4D192" w14:textId="77777777" w:rsidR="00CD6FF8" w:rsidRPr="00CD6FF8" w:rsidRDefault="00CD6FF8" w:rsidP="00CD6FF8">
            <w:pPr>
              <w:keepLines/>
              <w:spacing w:after="0"/>
              <w:jc w:val="center"/>
              <w:rPr>
                <w:rFonts w:ascii="Arial" w:eastAsia="MS Mincho" w:hAnsi="Arial" w:cs="Arial"/>
                <w:color w:val="000000"/>
                <w:sz w:val="18"/>
                <w:szCs w:val="18"/>
                <w:highlight w:val="yellow"/>
                <w:lang w:eastAsia="ja-JP"/>
              </w:rPr>
            </w:pPr>
          </w:p>
        </w:tc>
        <w:tc>
          <w:tcPr>
            <w:tcW w:w="520" w:type="pct"/>
            <w:tcBorders>
              <w:top w:val="single" w:sz="4" w:space="0" w:color="auto"/>
              <w:left w:val="single" w:sz="4" w:space="0" w:color="auto"/>
              <w:bottom w:val="single" w:sz="4" w:space="0" w:color="auto"/>
              <w:right w:val="single" w:sz="4" w:space="0" w:color="auto"/>
            </w:tcBorders>
            <w:hideMark/>
          </w:tcPr>
          <w:p w14:paraId="7D788DE0" w14:textId="77777777" w:rsidR="00CD6FF8" w:rsidRPr="00CD6FF8" w:rsidRDefault="00CD6FF8" w:rsidP="00CD6FF8">
            <w:pPr>
              <w:keepLines/>
              <w:spacing w:after="0"/>
              <w:jc w:val="center"/>
              <w:rPr>
                <w:rFonts w:ascii="Arial" w:hAnsi="Arial" w:cs="Arial"/>
                <w:color w:val="000000"/>
                <w:sz w:val="18"/>
                <w:szCs w:val="18"/>
                <w:lang w:eastAsia="zh-CN"/>
              </w:rPr>
            </w:pPr>
            <w:r w:rsidRPr="00CD6FF8">
              <w:rPr>
                <w:rFonts w:ascii="Arial" w:eastAsia="Malgun Gothic" w:hAnsi="Arial" w:cs="Arial"/>
                <w:b/>
                <w:bCs/>
                <w:color w:val="000000"/>
                <w:sz w:val="18"/>
                <w:szCs w:val="18"/>
                <w:lang w:val="en-US" w:eastAsia="ko-KR"/>
              </w:rPr>
              <w:t>Need of FR1/FR2 differentiation</w:t>
            </w:r>
          </w:p>
        </w:tc>
        <w:tc>
          <w:tcPr>
            <w:tcW w:w="755" w:type="pct"/>
            <w:tcBorders>
              <w:top w:val="single" w:sz="4" w:space="0" w:color="auto"/>
              <w:left w:val="single" w:sz="4" w:space="0" w:color="auto"/>
              <w:bottom w:val="single" w:sz="4" w:space="0" w:color="auto"/>
              <w:right w:val="single" w:sz="4" w:space="0" w:color="auto"/>
            </w:tcBorders>
          </w:tcPr>
          <w:p w14:paraId="14E7C14A" w14:textId="77777777" w:rsidR="00CD6FF8" w:rsidRPr="00CD6FF8" w:rsidRDefault="00CD6FF8" w:rsidP="00CD6FF8">
            <w:pPr>
              <w:keepLines/>
              <w:spacing w:after="0"/>
              <w:rPr>
                <w:rFonts w:ascii="Arial" w:eastAsia="Malgun Gothic" w:hAnsi="Arial" w:cs="Arial"/>
                <w:b/>
                <w:bCs/>
                <w:color w:val="000000"/>
                <w:sz w:val="18"/>
                <w:szCs w:val="18"/>
                <w:lang w:val="en-US" w:eastAsia="ko-KR"/>
              </w:rPr>
            </w:pPr>
          </w:p>
          <w:p w14:paraId="19EEF18D" w14:textId="77777777" w:rsidR="00CD6FF8" w:rsidRPr="00CD6FF8" w:rsidRDefault="00CD6FF8" w:rsidP="00CD6FF8">
            <w:pPr>
              <w:keepLines/>
              <w:spacing w:after="0"/>
              <w:rPr>
                <w:rFonts w:ascii="Arial" w:hAnsi="Arial" w:cs="Arial"/>
                <w:color w:val="000000"/>
                <w:sz w:val="18"/>
                <w:szCs w:val="18"/>
                <w:lang w:eastAsia="ja-JP"/>
              </w:rPr>
            </w:pPr>
            <w:r w:rsidRPr="00CD6FF8">
              <w:rPr>
                <w:rFonts w:ascii="Arial" w:eastAsia="Malgun Gothic" w:hAnsi="Arial" w:cs="Arial"/>
                <w:b/>
                <w:bCs/>
                <w:color w:val="000000"/>
                <w:sz w:val="18"/>
                <w:szCs w:val="18"/>
                <w:lang w:val="en-US" w:eastAsia="ko-KR"/>
              </w:rPr>
              <w:t>Mandatory/Optional</w:t>
            </w:r>
          </w:p>
        </w:tc>
      </w:tr>
      <w:tr w:rsidR="00CD6FF8" w:rsidRPr="00CD6FF8" w14:paraId="70E04CCA" w14:textId="77777777" w:rsidTr="00CD6FF8">
        <w:trPr>
          <w:trHeight w:val="20"/>
        </w:trPr>
        <w:tc>
          <w:tcPr>
            <w:tcW w:w="202" w:type="pct"/>
            <w:tcBorders>
              <w:top w:val="single" w:sz="4" w:space="0" w:color="auto"/>
              <w:left w:val="single" w:sz="4" w:space="0" w:color="auto"/>
              <w:bottom w:val="single" w:sz="4" w:space="0" w:color="auto"/>
              <w:right w:val="single" w:sz="4" w:space="0" w:color="auto"/>
            </w:tcBorders>
            <w:vAlign w:val="center"/>
          </w:tcPr>
          <w:p w14:paraId="1243613E" w14:textId="77777777" w:rsidR="00CD6FF8" w:rsidRPr="00CD6FF8" w:rsidRDefault="00CD6FF8" w:rsidP="00CD6FF8">
            <w:pPr>
              <w:keepLines/>
              <w:spacing w:after="0"/>
              <w:rPr>
                <w:rFonts w:ascii="Arial" w:eastAsia="MS Mincho" w:hAnsi="Arial" w:cs="Arial"/>
                <w:color w:val="000000"/>
                <w:sz w:val="18"/>
                <w:szCs w:val="18"/>
                <w:lang w:eastAsia="zh-CN"/>
              </w:rPr>
            </w:pPr>
            <w:r w:rsidRPr="00CD6FF8">
              <w:rPr>
                <w:rFonts w:eastAsia="Malgun Gothic"/>
                <w:color w:val="000000"/>
                <w:kern w:val="2"/>
                <w:sz w:val="18"/>
                <w:szCs w:val="18"/>
                <w:lang w:val="en-US" w:eastAsia="ko-KR"/>
              </w:rPr>
              <w:t>X-10</w:t>
            </w:r>
          </w:p>
        </w:tc>
        <w:tc>
          <w:tcPr>
            <w:tcW w:w="559" w:type="pct"/>
            <w:tcBorders>
              <w:top w:val="single" w:sz="4" w:space="0" w:color="auto"/>
              <w:left w:val="single" w:sz="4" w:space="0" w:color="auto"/>
              <w:bottom w:val="single" w:sz="4" w:space="0" w:color="auto"/>
              <w:right w:val="single" w:sz="4" w:space="0" w:color="auto"/>
            </w:tcBorders>
            <w:vAlign w:val="center"/>
            <w:hideMark/>
          </w:tcPr>
          <w:p w14:paraId="3DF63C0C" w14:textId="471EE962" w:rsidR="00CD6FF8" w:rsidRPr="00CD6FF8" w:rsidRDefault="009F1547" w:rsidP="00CD6FF8">
            <w:pPr>
              <w:keepLines/>
              <w:spacing w:after="0"/>
              <w:rPr>
                <w:rFonts w:ascii="Arial" w:eastAsia="Yu Mincho" w:hAnsi="Arial" w:cs="Arial"/>
                <w:color w:val="FF0000"/>
                <w:sz w:val="18"/>
                <w:szCs w:val="18"/>
                <w:lang w:eastAsia="ja-JP"/>
              </w:rPr>
            </w:pPr>
            <w:r>
              <w:rPr>
                <w:rFonts w:eastAsia="Times New Roman"/>
                <w:color w:val="000000"/>
                <w:sz w:val="18"/>
                <w:szCs w:val="18"/>
                <w:lang w:eastAsia="zh-CN"/>
              </w:rPr>
              <w:t xml:space="preserve">L1 </w:t>
            </w:r>
            <w:r>
              <w:rPr>
                <w:rFonts w:eastAsia="MS Mincho"/>
                <w:color w:val="000000"/>
                <w:sz w:val="18"/>
                <w:szCs w:val="18"/>
                <w:lang w:eastAsia="ja-JP"/>
              </w:rPr>
              <w:t>SRS-RSRP</w:t>
            </w:r>
            <w:r>
              <w:rPr>
                <w:rFonts w:eastAsia="Times New Roman"/>
                <w:color w:val="000000"/>
                <w:sz w:val="18"/>
                <w:szCs w:val="18"/>
                <w:lang w:eastAsia="zh-CN"/>
              </w:rPr>
              <w:t xml:space="preserve"> measurement</w:t>
            </w:r>
            <w:r>
              <w:rPr>
                <w:rFonts w:eastAsia="MS Mincho"/>
                <w:color w:val="000000"/>
                <w:sz w:val="18"/>
                <w:szCs w:val="18"/>
                <w:lang w:eastAsia="ja-JP"/>
              </w:rPr>
              <w:t xml:space="preserve"> and aperiodic</w:t>
            </w:r>
            <w:r>
              <w:rPr>
                <w:rFonts w:eastAsia="Yu Mincho"/>
                <w:color w:val="000000"/>
                <w:sz w:val="18"/>
                <w:szCs w:val="18"/>
                <w:lang w:eastAsia="ja-JP"/>
              </w:rPr>
              <w:t xml:space="preserve"> </w:t>
            </w:r>
            <w:r>
              <w:rPr>
                <w:rFonts w:eastAsia="MS Mincho"/>
                <w:color w:val="000000"/>
                <w:sz w:val="18"/>
                <w:szCs w:val="18"/>
                <w:lang w:eastAsia="ja-JP"/>
              </w:rPr>
              <w:t xml:space="preserve">reporting </w:t>
            </w:r>
          </w:p>
        </w:tc>
        <w:tc>
          <w:tcPr>
            <w:tcW w:w="1618" w:type="pct"/>
            <w:tcBorders>
              <w:top w:val="single" w:sz="4" w:space="0" w:color="auto"/>
              <w:left w:val="single" w:sz="4" w:space="0" w:color="auto"/>
              <w:bottom w:val="single" w:sz="4" w:space="0" w:color="auto"/>
              <w:right w:val="single" w:sz="4" w:space="0" w:color="auto"/>
            </w:tcBorders>
            <w:vAlign w:val="center"/>
            <w:hideMark/>
          </w:tcPr>
          <w:p w14:paraId="0CD20F27" w14:textId="44BB25E5" w:rsidR="009F1547" w:rsidRDefault="009F1547" w:rsidP="009F1547">
            <w:pPr>
              <w:pStyle w:val="ListParagraph"/>
              <w:numPr>
                <w:ilvl w:val="0"/>
                <w:numId w:val="84"/>
              </w:numPr>
              <w:rPr>
                <w:rFonts w:eastAsia="MS Mincho"/>
                <w:sz w:val="18"/>
                <w:szCs w:val="18"/>
                <w:lang w:eastAsia="ja-JP"/>
              </w:rPr>
            </w:pPr>
            <w:r w:rsidRPr="009F1547">
              <w:rPr>
                <w:rFonts w:eastAsia="MS Mincho"/>
                <w:sz w:val="18"/>
                <w:szCs w:val="18"/>
                <w:lang w:eastAsia="ja-JP"/>
              </w:rPr>
              <w:t>Aperiodic L1 SRS-RSRP reporting on PUSCH, and periodic and aperiodic SRS-RSRP measurement resource</w:t>
            </w:r>
          </w:p>
          <w:p w14:paraId="5312CB7B" w14:textId="77777777" w:rsidR="009F1547" w:rsidRPr="009F1547" w:rsidRDefault="009F1547" w:rsidP="009F1547">
            <w:pPr>
              <w:widowControl w:val="0"/>
              <w:numPr>
                <w:ilvl w:val="0"/>
                <w:numId w:val="84"/>
              </w:numPr>
              <w:overflowPunct/>
              <w:autoSpaceDE/>
              <w:adjustRightInd/>
              <w:spacing w:after="0" w:line="256" w:lineRule="auto"/>
              <w:jc w:val="both"/>
              <w:rPr>
                <w:rFonts w:eastAsia="Malgun Gothic"/>
                <w:color w:val="000000"/>
                <w:kern w:val="2"/>
                <w:sz w:val="18"/>
                <w:szCs w:val="18"/>
                <w:lang w:val="en-US" w:eastAsia="ko-KR"/>
              </w:rPr>
            </w:pPr>
            <w:r w:rsidRPr="009F1547">
              <w:rPr>
                <w:rFonts w:eastAsia="Malgun Gothic"/>
                <w:color w:val="000000"/>
                <w:kern w:val="2"/>
                <w:sz w:val="18"/>
                <w:szCs w:val="18"/>
                <w:lang w:val="en-US" w:eastAsia="ko-KR"/>
              </w:rPr>
              <w:t xml:space="preserve">Maximum number of SRS-RSRP measurement resources across all CCs </w:t>
            </w:r>
          </w:p>
          <w:p w14:paraId="6E7EE951" w14:textId="1315159D" w:rsidR="009F1547" w:rsidRPr="009F1547" w:rsidRDefault="009F1547" w:rsidP="009F1547">
            <w:pPr>
              <w:pStyle w:val="ListParagraph"/>
              <w:numPr>
                <w:ilvl w:val="0"/>
                <w:numId w:val="84"/>
              </w:numPr>
              <w:rPr>
                <w:rFonts w:eastAsia="MS Mincho"/>
                <w:sz w:val="18"/>
                <w:szCs w:val="18"/>
                <w:lang w:eastAsia="ja-JP"/>
              </w:rPr>
            </w:pPr>
            <w:r w:rsidRPr="009F1547">
              <w:rPr>
                <w:rFonts w:eastAsia="Malgun Gothic"/>
                <w:color w:val="000000"/>
                <w:kern w:val="2"/>
                <w:sz w:val="18"/>
                <w:szCs w:val="18"/>
                <w:lang w:val="en-US" w:eastAsia="ko-KR"/>
              </w:rPr>
              <w:t>Maximum number of SRS-RSRP measurement resources per CC</w:t>
            </w:r>
          </w:p>
          <w:p w14:paraId="1D3C3CB2" w14:textId="4B5BF27D" w:rsidR="00CD6FF8" w:rsidRPr="00CD6FF8" w:rsidRDefault="00CD6FF8" w:rsidP="00293884">
            <w:pPr>
              <w:widowControl w:val="0"/>
              <w:overflowPunct/>
              <w:autoSpaceDE/>
              <w:autoSpaceDN/>
              <w:adjustRightInd/>
              <w:spacing w:after="0" w:line="259" w:lineRule="auto"/>
              <w:jc w:val="both"/>
              <w:rPr>
                <w:rFonts w:eastAsia="Malgun Gothic"/>
                <w:color w:val="000000"/>
                <w:kern w:val="2"/>
                <w:szCs w:val="18"/>
                <w:lang w:val="en-US" w:eastAsia="ko-KR"/>
              </w:rPr>
            </w:pPr>
            <w:bookmarkStart w:id="103" w:name="OLE_LINK97"/>
            <w:r w:rsidRPr="00CD6FF8">
              <w:rPr>
                <w:rFonts w:eastAsia="Malgun Gothic"/>
                <w:color w:val="000000"/>
                <w:kern w:val="2"/>
                <w:szCs w:val="18"/>
                <w:lang w:val="en-US" w:eastAsia="ko-KR"/>
              </w:rPr>
              <w:t xml:space="preserve"> </w:t>
            </w:r>
            <w:bookmarkEnd w:id="103"/>
          </w:p>
        </w:tc>
        <w:tc>
          <w:tcPr>
            <w:tcW w:w="422" w:type="pct"/>
            <w:tcBorders>
              <w:top w:val="single" w:sz="4" w:space="0" w:color="auto"/>
              <w:left w:val="single" w:sz="4" w:space="0" w:color="auto"/>
              <w:bottom w:val="single" w:sz="4" w:space="0" w:color="auto"/>
              <w:right w:val="single" w:sz="4" w:space="0" w:color="auto"/>
            </w:tcBorders>
            <w:vAlign w:val="center"/>
            <w:hideMark/>
          </w:tcPr>
          <w:p w14:paraId="2AF14D69" w14:textId="77777777" w:rsidR="00CD6FF8" w:rsidRPr="00CD6FF8" w:rsidRDefault="00CD6FF8" w:rsidP="00CD6FF8">
            <w:pPr>
              <w:widowControl w:val="0"/>
              <w:wordWrap w:val="0"/>
              <w:overflowPunct/>
              <w:adjustRightInd/>
              <w:spacing w:after="160" w:line="259" w:lineRule="auto"/>
              <w:jc w:val="both"/>
              <w:rPr>
                <w:rFonts w:ascii="Arial" w:eastAsia="MS Mincho" w:hAnsi="Arial" w:cs="Arial"/>
                <w:color w:val="000000"/>
                <w:sz w:val="18"/>
                <w:szCs w:val="18"/>
                <w:lang w:eastAsia="ja-JP"/>
              </w:rPr>
            </w:pPr>
            <w:r w:rsidRPr="00CD6FF8">
              <w:rPr>
                <w:rFonts w:eastAsia="Malgun Gothic"/>
                <w:color w:val="000000"/>
                <w:kern w:val="2"/>
                <w:sz w:val="18"/>
                <w:szCs w:val="18"/>
                <w:lang w:val="en-US" w:eastAsia="ko-KR"/>
              </w:rPr>
              <w:t xml:space="preserve">   X-1</w:t>
            </w:r>
          </w:p>
        </w:tc>
        <w:tc>
          <w:tcPr>
            <w:tcW w:w="550" w:type="pct"/>
            <w:tcBorders>
              <w:top w:val="single" w:sz="4" w:space="0" w:color="auto"/>
              <w:left w:val="single" w:sz="4" w:space="0" w:color="auto"/>
              <w:bottom w:val="single" w:sz="4" w:space="0" w:color="auto"/>
              <w:right w:val="single" w:sz="4" w:space="0" w:color="auto"/>
            </w:tcBorders>
            <w:vAlign w:val="center"/>
            <w:hideMark/>
          </w:tcPr>
          <w:p w14:paraId="06337955" w14:textId="77777777" w:rsidR="00CD6FF8" w:rsidRPr="00CD6FF8" w:rsidRDefault="00CD6FF8" w:rsidP="00CD6FF8">
            <w:pPr>
              <w:keepLines/>
              <w:spacing w:after="0"/>
              <w:rPr>
                <w:rFonts w:ascii="Arial" w:eastAsia="Yu Mincho" w:hAnsi="Arial" w:cs="Arial"/>
                <w:color w:val="000000"/>
                <w:sz w:val="18"/>
                <w:szCs w:val="18"/>
                <w:lang w:eastAsia="ja-JP"/>
              </w:rPr>
            </w:pPr>
            <w:r w:rsidRPr="00CD6FF8">
              <w:rPr>
                <w:rFonts w:eastAsia="Malgun Gothic"/>
                <w:color w:val="000000"/>
                <w:lang w:val="en-US" w:eastAsia="ko-KR"/>
              </w:rPr>
              <w:t>L1-SRS-RSRP measurement and reporting is not supported</w:t>
            </w:r>
          </w:p>
        </w:tc>
        <w:tc>
          <w:tcPr>
            <w:tcW w:w="374" w:type="pct"/>
            <w:tcBorders>
              <w:top w:val="single" w:sz="4" w:space="0" w:color="auto"/>
              <w:left w:val="single" w:sz="4" w:space="0" w:color="auto"/>
              <w:bottom w:val="single" w:sz="4" w:space="0" w:color="auto"/>
              <w:right w:val="single" w:sz="4" w:space="0" w:color="auto"/>
            </w:tcBorders>
            <w:vAlign w:val="center"/>
            <w:hideMark/>
          </w:tcPr>
          <w:p w14:paraId="7FC27097" w14:textId="77777777" w:rsidR="00CD6FF8" w:rsidRPr="00CD6FF8" w:rsidRDefault="00CD6FF8" w:rsidP="00CD6FF8">
            <w:pPr>
              <w:widowControl w:val="0"/>
              <w:wordWrap w:val="0"/>
              <w:overflowPunct/>
              <w:adjustRightInd/>
              <w:spacing w:after="160" w:line="259" w:lineRule="auto"/>
              <w:jc w:val="both"/>
              <w:rPr>
                <w:rFonts w:ascii="Arial" w:eastAsia="Yu Mincho" w:hAnsi="Arial" w:cs="Arial"/>
                <w:color w:val="000000"/>
                <w:sz w:val="18"/>
                <w:szCs w:val="18"/>
                <w:lang w:eastAsia="ja-JP"/>
              </w:rPr>
            </w:pPr>
            <w:r w:rsidRPr="00CD6FF8">
              <w:rPr>
                <w:rFonts w:ascii="Arial" w:hAnsi="Arial" w:cs="Arial"/>
                <w:color w:val="000000"/>
                <w:sz w:val="18"/>
                <w:szCs w:val="18"/>
                <w:lang w:eastAsia="zh-CN"/>
              </w:rPr>
              <w:t>Per Band</w:t>
            </w:r>
          </w:p>
        </w:tc>
        <w:tc>
          <w:tcPr>
            <w:tcW w:w="520" w:type="pct"/>
            <w:tcBorders>
              <w:top w:val="single" w:sz="4" w:space="0" w:color="auto"/>
              <w:left w:val="single" w:sz="4" w:space="0" w:color="auto"/>
              <w:bottom w:val="single" w:sz="4" w:space="0" w:color="auto"/>
              <w:right w:val="single" w:sz="4" w:space="0" w:color="auto"/>
            </w:tcBorders>
            <w:vAlign w:val="center"/>
            <w:hideMark/>
          </w:tcPr>
          <w:p w14:paraId="61665254" w14:textId="77777777" w:rsidR="00CD6FF8" w:rsidRPr="00CD6FF8" w:rsidRDefault="00CD6FF8" w:rsidP="00CD6FF8">
            <w:pPr>
              <w:keepLines/>
              <w:spacing w:after="0"/>
              <w:jc w:val="center"/>
              <w:rPr>
                <w:rFonts w:ascii="Arial" w:hAnsi="Arial" w:cs="Arial"/>
                <w:color w:val="000000"/>
                <w:lang w:eastAsia="zh-CN"/>
              </w:rPr>
            </w:pPr>
            <w:r w:rsidRPr="00CD6FF8">
              <w:rPr>
                <w:rFonts w:eastAsia="Malgun Gothic"/>
                <w:color w:val="000000"/>
                <w:lang w:val="en-US" w:eastAsia="ko-KR"/>
              </w:rPr>
              <w:t>Only TDD</w:t>
            </w:r>
          </w:p>
        </w:tc>
        <w:tc>
          <w:tcPr>
            <w:tcW w:w="755" w:type="pct"/>
            <w:tcBorders>
              <w:top w:val="single" w:sz="4" w:space="0" w:color="auto"/>
              <w:left w:val="single" w:sz="4" w:space="0" w:color="auto"/>
              <w:bottom w:val="single" w:sz="4" w:space="0" w:color="auto"/>
              <w:right w:val="single" w:sz="4" w:space="0" w:color="auto"/>
            </w:tcBorders>
            <w:vAlign w:val="center"/>
            <w:hideMark/>
          </w:tcPr>
          <w:p w14:paraId="2D715BED" w14:textId="77777777" w:rsidR="00CD6FF8" w:rsidRPr="00CD6FF8" w:rsidRDefault="00CD6FF8" w:rsidP="00CD6FF8">
            <w:pPr>
              <w:keepLines/>
              <w:spacing w:after="0"/>
              <w:rPr>
                <w:rFonts w:ascii="Arial" w:hAnsi="Arial" w:cs="Arial"/>
                <w:color w:val="000000"/>
                <w:lang w:eastAsia="ja-JP"/>
              </w:rPr>
            </w:pPr>
            <w:r w:rsidRPr="00CD6FF8">
              <w:rPr>
                <w:rFonts w:eastAsia="Malgun Gothic"/>
                <w:color w:val="000000"/>
                <w:lang w:val="en-US" w:eastAsia="ko-KR"/>
              </w:rPr>
              <w:t>Optional with capability signaling</w:t>
            </w:r>
          </w:p>
        </w:tc>
      </w:tr>
      <w:tr w:rsidR="00CD6FF8" w:rsidRPr="00CD6FF8" w14:paraId="5A7BA7AE" w14:textId="77777777" w:rsidTr="00EC02B2">
        <w:trPr>
          <w:trHeight w:val="43"/>
        </w:trPr>
        <w:tc>
          <w:tcPr>
            <w:tcW w:w="202" w:type="pct"/>
            <w:tcBorders>
              <w:top w:val="single" w:sz="4" w:space="0" w:color="auto"/>
              <w:left w:val="single" w:sz="4" w:space="0" w:color="auto"/>
              <w:bottom w:val="single" w:sz="4" w:space="0" w:color="auto"/>
              <w:right w:val="single" w:sz="4" w:space="0" w:color="auto"/>
            </w:tcBorders>
            <w:vAlign w:val="center"/>
            <w:hideMark/>
          </w:tcPr>
          <w:p w14:paraId="67EEDC57" w14:textId="77777777" w:rsidR="00CD6FF8" w:rsidRPr="00CD6FF8" w:rsidRDefault="00CD6FF8" w:rsidP="00CD6FF8">
            <w:pPr>
              <w:keepLines/>
              <w:spacing w:after="0"/>
              <w:rPr>
                <w:rFonts w:ascii="Arial" w:eastAsia="MS Mincho" w:hAnsi="Arial" w:cs="Arial"/>
                <w:color w:val="000000"/>
                <w:sz w:val="18"/>
                <w:szCs w:val="18"/>
                <w:lang w:eastAsia="ja-JP"/>
              </w:rPr>
            </w:pPr>
            <w:r w:rsidRPr="00CD6FF8">
              <w:rPr>
                <w:rFonts w:eastAsia="Malgun Gothic"/>
                <w:color w:val="000000"/>
                <w:kern w:val="2"/>
                <w:sz w:val="18"/>
                <w:szCs w:val="18"/>
                <w:lang w:val="en-US" w:eastAsia="ko-KR"/>
              </w:rPr>
              <w:t>X-11</w:t>
            </w:r>
          </w:p>
        </w:tc>
        <w:tc>
          <w:tcPr>
            <w:tcW w:w="559" w:type="pct"/>
            <w:tcBorders>
              <w:top w:val="single" w:sz="4" w:space="0" w:color="auto"/>
              <w:left w:val="single" w:sz="4" w:space="0" w:color="auto"/>
              <w:bottom w:val="single" w:sz="4" w:space="0" w:color="auto"/>
              <w:right w:val="single" w:sz="4" w:space="0" w:color="auto"/>
            </w:tcBorders>
            <w:vAlign w:val="center"/>
            <w:hideMark/>
          </w:tcPr>
          <w:p w14:paraId="5187D24B" w14:textId="4D982C1B" w:rsidR="00CD6FF8" w:rsidRPr="00CD6FF8" w:rsidRDefault="00EC02B2" w:rsidP="00CD6FF8">
            <w:pPr>
              <w:keepLines/>
              <w:spacing w:after="0"/>
              <w:rPr>
                <w:rFonts w:eastAsia="Malgun Gothic"/>
                <w:b/>
                <w:bCs/>
                <w:color w:val="000000"/>
                <w:lang w:val="en-US" w:eastAsia="ko-KR"/>
              </w:rPr>
            </w:pPr>
            <w:r>
              <w:rPr>
                <w:rFonts w:cs="Arial"/>
                <w:color w:val="000000"/>
                <w:sz w:val="18"/>
                <w:szCs w:val="18"/>
                <w:lang w:eastAsia="zh-CN"/>
              </w:rPr>
              <w:t>L1 CLI-RSSI measurement</w:t>
            </w:r>
            <w:r>
              <w:rPr>
                <w:rFonts w:eastAsia="MS Mincho" w:cs="Arial"/>
                <w:color w:val="000000"/>
                <w:sz w:val="18"/>
                <w:szCs w:val="18"/>
                <w:lang w:eastAsia="ja-JP"/>
              </w:rPr>
              <w:t xml:space="preserve"> and reporting</w:t>
            </w:r>
          </w:p>
        </w:tc>
        <w:tc>
          <w:tcPr>
            <w:tcW w:w="1618" w:type="pct"/>
            <w:tcBorders>
              <w:top w:val="single" w:sz="4" w:space="0" w:color="auto"/>
              <w:left w:val="single" w:sz="4" w:space="0" w:color="auto"/>
              <w:bottom w:val="single" w:sz="4" w:space="0" w:color="auto"/>
              <w:right w:val="single" w:sz="4" w:space="0" w:color="auto"/>
            </w:tcBorders>
            <w:vAlign w:val="center"/>
            <w:hideMark/>
          </w:tcPr>
          <w:p w14:paraId="4E453647" w14:textId="77777777" w:rsidR="00EC02B2" w:rsidRDefault="00EC02B2" w:rsidP="00A94646">
            <w:pPr>
              <w:pStyle w:val="ListParagraph"/>
              <w:numPr>
                <w:ilvl w:val="0"/>
                <w:numId w:val="82"/>
              </w:numPr>
              <w:rPr>
                <w:rFonts w:eastAsia="MS Mincho" w:cs="Arial"/>
                <w:color w:val="000000"/>
                <w:sz w:val="18"/>
                <w:szCs w:val="18"/>
                <w:lang w:eastAsia="ja-JP"/>
              </w:rPr>
            </w:pPr>
            <w:r w:rsidRPr="00EC02B2">
              <w:rPr>
                <w:rFonts w:eastAsia="MS Mincho" w:cs="Arial"/>
                <w:sz w:val="18"/>
                <w:szCs w:val="18"/>
                <w:lang w:eastAsia="ja-JP"/>
              </w:rPr>
              <w:t>Aperiodic L1 CLI-RSSI reporting o</w:t>
            </w:r>
            <w:r w:rsidRPr="00EC02B2">
              <w:rPr>
                <w:rFonts w:eastAsia="MS Mincho" w:cs="Arial"/>
                <w:color w:val="000000"/>
                <w:sz w:val="18"/>
                <w:szCs w:val="18"/>
                <w:lang w:eastAsia="ja-JP"/>
              </w:rPr>
              <w:t>n PUSCH and</w:t>
            </w:r>
            <w:r>
              <w:rPr>
                <w:rFonts w:eastAsia="MS Mincho" w:cs="Arial"/>
                <w:color w:val="000000"/>
                <w:sz w:val="18"/>
                <w:szCs w:val="18"/>
                <w:lang w:eastAsia="ja-JP"/>
              </w:rPr>
              <w:t xml:space="preserve"> </w:t>
            </w:r>
            <w:r w:rsidRPr="00EC02B2">
              <w:rPr>
                <w:rFonts w:eastAsia="MS Mincho" w:cs="Arial"/>
                <w:color w:val="000000"/>
                <w:sz w:val="18"/>
                <w:szCs w:val="18"/>
                <w:lang w:eastAsia="ja-JP"/>
              </w:rPr>
              <w:t>periodic L1 CLI-RSSI reporting on PUCCH.</w:t>
            </w:r>
          </w:p>
          <w:p w14:paraId="590178E2" w14:textId="77777777" w:rsidR="00EC02B2" w:rsidRDefault="00EC02B2" w:rsidP="00A94646">
            <w:pPr>
              <w:pStyle w:val="ListParagraph"/>
              <w:numPr>
                <w:ilvl w:val="0"/>
                <w:numId w:val="82"/>
              </w:numPr>
              <w:rPr>
                <w:rFonts w:eastAsia="MS Mincho" w:cs="Arial"/>
                <w:color w:val="000000"/>
                <w:sz w:val="18"/>
                <w:szCs w:val="18"/>
                <w:lang w:eastAsia="ja-JP"/>
              </w:rPr>
            </w:pPr>
            <w:r w:rsidRPr="00EC02B2">
              <w:rPr>
                <w:rFonts w:eastAsia="MS Mincho" w:cs="Arial"/>
                <w:color w:val="000000"/>
                <w:sz w:val="18"/>
                <w:szCs w:val="18"/>
                <w:lang w:eastAsia="ja-JP"/>
              </w:rPr>
              <w:t>Support of CLI-RSSI measurement resource configured in one UL subband only, in one DL subband only, or across two DL subbands only.</w:t>
            </w:r>
          </w:p>
          <w:p w14:paraId="4D27B671" w14:textId="6B68B2D5" w:rsidR="00EC02B2" w:rsidRPr="00A94646" w:rsidRDefault="00EC02B2" w:rsidP="00A94646">
            <w:pPr>
              <w:pStyle w:val="ListParagraph"/>
              <w:numPr>
                <w:ilvl w:val="0"/>
                <w:numId w:val="82"/>
              </w:numPr>
              <w:rPr>
                <w:rFonts w:eastAsia="MS Mincho" w:cs="Arial"/>
                <w:color w:val="000000"/>
                <w:sz w:val="18"/>
                <w:szCs w:val="18"/>
                <w:lang w:eastAsia="ja-JP"/>
              </w:rPr>
            </w:pPr>
            <w:r w:rsidRPr="00EC02B2">
              <w:rPr>
                <w:rFonts w:eastAsia="MS Mincho" w:cs="Arial"/>
                <w:color w:val="000000"/>
                <w:sz w:val="18"/>
                <w:szCs w:val="18"/>
                <w:lang w:eastAsia="ja-JP"/>
              </w:rPr>
              <w:t>Periodic and a</w:t>
            </w:r>
            <w:r w:rsidRPr="00EC02B2">
              <w:rPr>
                <w:rFonts w:eastAsia="MS Mincho" w:cs="Arial"/>
                <w:sz w:val="18"/>
                <w:szCs w:val="18"/>
                <w:lang w:eastAsia="ja-JP"/>
              </w:rPr>
              <w:t>periodic CLI-RSSI measurement resource</w:t>
            </w:r>
          </w:p>
          <w:p w14:paraId="6833E503" w14:textId="77777777" w:rsidR="00A94646" w:rsidRPr="00A94646" w:rsidRDefault="00A94646" w:rsidP="00A94646">
            <w:pPr>
              <w:pStyle w:val="ListParagraph"/>
              <w:numPr>
                <w:ilvl w:val="0"/>
                <w:numId w:val="82"/>
              </w:numPr>
              <w:rPr>
                <w:color w:val="000000"/>
                <w:kern w:val="2"/>
                <w:sz w:val="18"/>
                <w:szCs w:val="18"/>
                <w:lang w:eastAsia="ko-KR"/>
              </w:rPr>
            </w:pPr>
            <w:r w:rsidRPr="00A94646">
              <w:rPr>
                <w:color w:val="000000"/>
                <w:kern w:val="2"/>
                <w:sz w:val="18"/>
                <w:szCs w:val="18"/>
                <w:lang w:eastAsia="ko-KR"/>
              </w:rPr>
              <w:t xml:space="preserve">Maximum number of CLI-RSSI measurement resources across all CCs </w:t>
            </w:r>
          </w:p>
          <w:p w14:paraId="3A7E4408" w14:textId="192C6546" w:rsidR="00CD6FF8" w:rsidRPr="00A94646" w:rsidRDefault="00A94646" w:rsidP="00A94646">
            <w:pPr>
              <w:pStyle w:val="ListParagraph"/>
              <w:numPr>
                <w:ilvl w:val="0"/>
                <w:numId w:val="82"/>
              </w:numPr>
              <w:rPr>
                <w:rFonts w:eastAsia="MS Mincho" w:cs="Arial"/>
                <w:color w:val="000000"/>
                <w:sz w:val="18"/>
                <w:szCs w:val="18"/>
                <w:lang w:eastAsia="ja-JP"/>
              </w:rPr>
            </w:pPr>
            <w:r w:rsidRPr="00A94646">
              <w:rPr>
                <w:color w:val="000000"/>
                <w:kern w:val="2"/>
                <w:sz w:val="18"/>
                <w:szCs w:val="18"/>
                <w:lang w:eastAsia="ko-KR"/>
              </w:rPr>
              <w:t>Maximum number of CLI-RSSI measurement resources per CC.</w:t>
            </w:r>
          </w:p>
        </w:tc>
        <w:tc>
          <w:tcPr>
            <w:tcW w:w="422" w:type="pct"/>
            <w:tcBorders>
              <w:top w:val="single" w:sz="4" w:space="0" w:color="auto"/>
              <w:left w:val="single" w:sz="4" w:space="0" w:color="auto"/>
              <w:bottom w:val="single" w:sz="4" w:space="0" w:color="auto"/>
              <w:right w:val="single" w:sz="4" w:space="0" w:color="auto"/>
            </w:tcBorders>
            <w:vAlign w:val="center"/>
            <w:hideMark/>
          </w:tcPr>
          <w:p w14:paraId="1904AB3E" w14:textId="77777777" w:rsidR="00CD6FF8" w:rsidRPr="00CD6FF8" w:rsidRDefault="00CD6FF8" w:rsidP="00CD6FF8">
            <w:pPr>
              <w:keepLines/>
              <w:spacing w:after="0"/>
              <w:jc w:val="center"/>
              <w:rPr>
                <w:rFonts w:ascii="Arial" w:hAnsi="Arial" w:cs="Arial"/>
                <w:color w:val="000000"/>
                <w:sz w:val="18"/>
                <w:szCs w:val="18"/>
                <w:lang w:eastAsia="zh-CN"/>
              </w:rPr>
            </w:pPr>
            <w:r w:rsidRPr="00CD6FF8">
              <w:rPr>
                <w:rFonts w:eastAsia="Malgun Gothic"/>
                <w:color w:val="000000"/>
                <w:kern w:val="2"/>
                <w:sz w:val="18"/>
                <w:szCs w:val="18"/>
                <w:lang w:val="en-US" w:eastAsia="ko-KR"/>
              </w:rPr>
              <w:t>X-1</w:t>
            </w:r>
          </w:p>
        </w:tc>
        <w:tc>
          <w:tcPr>
            <w:tcW w:w="550" w:type="pct"/>
            <w:tcBorders>
              <w:top w:val="single" w:sz="4" w:space="0" w:color="auto"/>
              <w:left w:val="single" w:sz="4" w:space="0" w:color="auto"/>
              <w:bottom w:val="single" w:sz="4" w:space="0" w:color="auto"/>
              <w:right w:val="single" w:sz="4" w:space="0" w:color="auto"/>
            </w:tcBorders>
            <w:vAlign w:val="center"/>
            <w:hideMark/>
          </w:tcPr>
          <w:p w14:paraId="632A362C" w14:textId="77777777" w:rsidR="00CD6FF8" w:rsidRPr="00CD6FF8" w:rsidRDefault="00CD6FF8" w:rsidP="00CD6FF8">
            <w:pPr>
              <w:keepLines/>
              <w:spacing w:after="0"/>
              <w:rPr>
                <w:rFonts w:eastAsia="Malgun Gothic"/>
                <w:color w:val="000000"/>
                <w:lang w:val="en-US" w:eastAsia="ko-KR"/>
              </w:rPr>
            </w:pPr>
            <w:r w:rsidRPr="00CD6FF8">
              <w:rPr>
                <w:rFonts w:eastAsia="Malgun Gothic"/>
                <w:color w:val="000000"/>
                <w:lang w:val="en-US" w:eastAsia="ko-KR"/>
              </w:rPr>
              <w:t>CLI-RSSI measurement and reporting is not supported</w:t>
            </w:r>
          </w:p>
        </w:tc>
        <w:tc>
          <w:tcPr>
            <w:tcW w:w="374" w:type="pct"/>
            <w:tcBorders>
              <w:top w:val="single" w:sz="4" w:space="0" w:color="auto"/>
              <w:left w:val="single" w:sz="4" w:space="0" w:color="auto"/>
              <w:bottom w:val="single" w:sz="4" w:space="0" w:color="auto"/>
              <w:right w:val="single" w:sz="4" w:space="0" w:color="auto"/>
            </w:tcBorders>
            <w:vAlign w:val="center"/>
          </w:tcPr>
          <w:p w14:paraId="656D2F37" w14:textId="77777777" w:rsidR="00CD6FF8" w:rsidRPr="00CD6FF8" w:rsidRDefault="00CD6FF8" w:rsidP="00CD6FF8">
            <w:pPr>
              <w:keepLines/>
              <w:spacing w:after="0"/>
              <w:jc w:val="center"/>
              <w:rPr>
                <w:rFonts w:ascii="Arial" w:eastAsia="MS Mincho" w:hAnsi="Arial" w:cs="Arial"/>
                <w:color w:val="000000"/>
                <w:sz w:val="18"/>
                <w:szCs w:val="18"/>
                <w:highlight w:val="yellow"/>
                <w:lang w:eastAsia="ja-JP"/>
              </w:rPr>
            </w:pPr>
            <w:r w:rsidRPr="00CD6FF8">
              <w:rPr>
                <w:rFonts w:ascii="Arial" w:hAnsi="Arial" w:cs="Arial"/>
                <w:color w:val="000000"/>
                <w:sz w:val="18"/>
                <w:szCs w:val="18"/>
                <w:lang w:eastAsia="zh-CN"/>
              </w:rPr>
              <w:t>Per Band</w:t>
            </w:r>
          </w:p>
        </w:tc>
        <w:tc>
          <w:tcPr>
            <w:tcW w:w="520" w:type="pct"/>
            <w:tcBorders>
              <w:top w:val="single" w:sz="4" w:space="0" w:color="auto"/>
              <w:left w:val="single" w:sz="4" w:space="0" w:color="auto"/>
              <w:bottom w:val="single" w:sz="4" w:space="0" w:color="auto"/>
              <w:right w:val="single" w:sz="4" w:space="0" w:color="auto"/>
            </w:tcBorders>
            <w:vAlign w:val="center"/>
            <w:hideMark/>
          </w:tcPr>
          <w:p w14:paraId="28B94D23" w14:textId="77777777" w:rsidR="00CD6FF8" w:rsidRPr="00CD6FF8" w:rsidRDefault="00CD6FF8" w:rsidP="00CD6FF8">
            <w:pPr>
              <w:keepLines/>
              <w:spacing w:after="0"/>
              <w:jc w:val="center"/>
              <w:rPr>
                <w:rFonts w:ascii="Arial" w:hAnsi="Arial" w:cs="Arial"/>
                <w:color w:val="000000"/>
                <w:lang w:eastAsia="zh-CN"/>
              </w:rPr>
            </w:pPr>
            <w:r w:rsidRPr="00CD6FF8">
              <w:rPr>
                <w:rFonts w:eastAsia="Malgun Gothic"/>
                <w:color w:val="000000"/>
                <w:lang w:val="en-US" w:eastAsia="ko-KR"/>
              </w:rPr>
              <w:t>Only TDD</w:t>
            </w:r>
          </w:p>
        </w:tc>
        <w:tc>
          <w:tcPr>
            <w:tcW w:w="755" w:type="pct"/>
            <w:tcBorders>
              <w:top w:val="single" w:sz="4" w:space="0" w:color="auto"/>
              <w:left w:val="single" w:sz="4" w:space="0" w:color="auto"/>
              <w:bottom w:val="single" w:sz="4" w:space="0" w:color="auto"/>
              <w:right w:val="single" w:sz="4" w:space="0" w:color="auto"/>
            </w:tcBorders>
            <w:vAlign w:val="center"/>
            <w:hideMark/>
          </w:tcPr>
          <w:p w14:paraId="67D110BA" w14:textId="77777777" w:rsidR="00CD6FF8" w:rsidRPr="00CD6FF8" w:rsidRDefault="00CD6FF8" w:rsidP="00CD6FF8">
            <w:pPr>
              <w:keepLines/>
              <w:spacing w:after="0"/>
              <w:rPr>
                <w:rFonts w:eastAsia="Malgun Gothic"/>
                <w:color w:val="000000"/>
                <w:lang w:val="en-US" w:eastAsia="ko-KR"/>
              </w:rPr>
            </w:pPr>
            <w:r w:rsidRPr="00CD6FF8">
              <w:rPr>
                <w:rFonts w:eastAsia="Malgun Gothic"/>
                <w:color w:val="000000"/>
                <w:lang w:val="en-US" w:eastAsia="ko-KR"/>
              </w:rPr>
              <w:t>Optional with capability signaling</w:t>
            </w:r>
          </w:p>
        </w:tc>
      </w:tr>
      <w:bookmarkEnd w:id="102"/>
    </w:tbl>
    <w:p w14:paraId="50DD33B2" w14:textId="77777777" w:rsidR="00A0675C" w:rsidRPr="00A0675C" w:rsidRDefault="00A0675C" w:rsidP="00B96D42">
      <w:pPr>
        <w:spacing w:after="0"/>
        <w:rPr>
          <w:lang w:val="en-US"/>
        </w:rPr>
      </w:pPr>
    </w:p>
    <w:p w14:paraId="4931F5F1" w14:textId="415E0D2F" w:rsidR="00822F77" w:rsidRPr="00822F77" w:rsidRDefault="0099307C" w:rsidP="00B96D42">
      <w:pPr>
        <w:pStyle w:val="Heading1"/>
        <w:spacing w:after="0"/>
        <w:jc w:val="both"/>
      </w:pPr>
      <w:r w:rsidRPr="000D401B">
        <w:t>Conclusion</w:t>
      </w:r>
    </w:p>
    <w:p w14:paraId="11EC6FEA" w14:textId="77777777" w:rsidR="001743DC" w:rsidRDefault="001743DC" w:rsidP="001743DC">
      <w:pPr>
        <w:autoSpaceDE/>
        <w:spacing w:after="120"/>
        <w:ind w:left="1276" w:hangingChars="638" w:hanging="1276"/>
        <w:rPr>
          <w:rFonts w:eastAsia="Batang"/>
          <w:bCs/>
          <w:iCs/>
        </w:rPr>
      </w:pPr>
      <w:r>
        <w:rPr>
          <w:rFonts w:eastAsia="Batang"/>
          <w:bCs/>
          <w:iCs/>
        </w:rPr>
        <w:t>In this contribution, we provided our views on UE feature groups for supporting gNB SBFD operation.</w:t>
      </w:r>
    </w:p>
    <w:p w14:paraId="368E0CFF" w14:textId="77777777" w:rsidR="001743DC" w:rsidRDefault="001743DC" w:rsidP="001743DC">
      <w:pPr>
        <w:autoSpaceDE/>
        <w:spacing w:after="120"/>
        <w:ind w:left="1252" w:hangingChars="638" w:hanging="1252"/>
        <w:rPr>
          <w:rFonts w:eastAsia="Batang"/>
          <w:b/>
          <w:iCs/>
          <w:u w:val="single"/>
        </w:rPr>
      </w:pPr>
      <w:r>
        <w:rPr>
          <w:rFonts w:eastAsia="Batang"/>
          <w:b/>
          <w:iCs/>
          <w:u w:val="single"/>
        </w:rPr>
        <w:t>UE Features for SBFD Operation</w:t>
      </w:r>
    </w:p>
    <w:p w14:paraId="23F3D0F2" w14:textId="77777777" w:rsidR="00374D96" w:rsidRDefault="00374D96" w:rsidP="00374D96">
      <w:pPr>
        <w:autoSpaceDE/>
        <w:spacing w:after="120"/>
        <w:rPr>
          <w:rFonts w:eastAsia="Batang"/>
          <w:b/>
          <w:iCs/>
          <w:u w:val="single"/>
          <w:lang w:val="en-US" w:eastAsia="ko-KR"/>
        </w:rPr>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938"/>
        <w:gridCol w:w="4551"/>
        <w:gridCol w:w="1157"/>
        <w:gridCol w:w="1439"/>
        <w:gridCol w:w="918"/>
        <w:gridCol w:w="1508"/>
        <w:gridCol w:w="2084"/>
      </w:tblGrid>
      <w:tr w:rsidR="0098582E" w14:paraId="2998ECE8" w14:textId="77777777" w:rsidTr="0098582E">
        <w:trPr>
          <w:trHeight w:val="20"/>
        </w:trPr>
        <w:tc>
          <w:tcPr>
            <w:tcW w:w="230" w:type="pct"/>
            <w:tcBorders>
              <w:top w:val="single" w:sz="4" w:space="0" w:color="auto"/>
              <w:left w:val="single" w:sz="4" w:space="0" w:color="auto"/>
              <w:bottom w:val="single" w:sz="4" w:space="0" w:color="auto"/>
              <w:right w:val="single" w:sz="4" w:space="0" w:color="auto"/>
            </w:tcBorders>
            <w:hideMark/>
          </w:tcPr>
          <w:p w14:paraId="3D6C79F8" w14:textId="77777777" w:rsidR="0098582E" w:rsidRDefault="0098582E">
            <w:pPr>
              <w:keepLines/>
              <w:spacing w:after="0"/>
              <w:rPr>
                <w:rFonts w:ascii="Arial" w:eastAsia="MS Mincho" w:hAnsi="Arial" w:cs="Arial"/>
                <w:color w:val="000000"/>
                <w:sz w:val="18"/>
                <w:szCs w:val="18"/>
                <w:lang w:val="en-US" w:eastAsia="ja-JP"/>
              </w:rPr>
            </w:pPr>
            <w:r>
              <w:rPr>
                <w:rFonts w:eastAsia="Malgun Gothic"/>
                <w:b/>
                <w:bCs/>
                <w:color w:val="000000"/>
                <w:sz w:val="18"/>
                <w:szCs w:val="18"/>
                <w:lang w:val="en-US" w:eastAsia="ko-KR"/>
              </w:rPr>
              <w:t>Index</w:t>
            </w:r>
          </w:p>
        </w:tc>
        <w:tc>
          <w:tcPr>
            <w:tcW w:w="680" w:type="pct"/>
            <w:tcBorders>
              <w:top w:val="single" w:sz="4" w:space="0" w:color="auto"/>
              <w:left w:val="single" w:sz="4" w:space="0" w:color="auto"/>
              <w:bottom w:val="single" w:sz="4" w:space="0" w:color="auto"/>
              <w:right w:val="single" w:sz="4" w:space="0" w:color="auto"/>
            </w:tcBorders>
            <w:hideMark/>
          </w:tcPr>
          <w:p w14:paraId="058FFD0F" w14:textId="77777777" w:rsidR="0098582E" w:rsidRDefault="0098582E">
            <w:pPr>
              <w:keepLines/>
              <w:spacing w:after="0"/>
              <w:rPr>
                <w:rFonts w:ascii="Arial" w:hAnsi="Arial" w:cs="Arial"/>
                <w:color w:val="000000"/>
                <w:sz w:val="18"/>
                <w:szCs w:val="18"/>
                <w:lang w:val="en-US" w:eastAsia="zh-CN"/>
              </w:rPr>
            </w:pPr>
            <w:r>
              <w:rPr>
                <w:rFonts w:eastAsia="Malgun Gothic"/>
                <w:b/>
                <w:bCs/>
                <w:color w:val="000000"/>
                <w:sz w:val="18"/>
                <w:szCs w:val="18"/>
                <w:lang w:val="en-US" w:eastAsia="ko-KR"/>
              </w:rPr>
              <w:t>Feature group</w:t>
            </w:r>
          </w:p>
        </w:tc>
        <w:tc>
          <w:tcPr>
            <w:tcW w:w="1597" w:type="pct"/>
            <w:tcBorders>
              <w:top w:val="single" w:sz="4" w:space="0" w:color="auto"/>
              <w:left w:val="single" w:sz="4" w:space="0" w:color="auto"/>
              <w:bottom w:val="single" w:sz="4" w:space="0" w:color="auto"/>
              <w:right w:val="single" w:sz="4" w:space="0" w:color="auto"/>
            </w:tcBorders>
            <w:hideMark/>
          </w:tcPr>
          <w:p w14:paraId="7FEBD361" w14:textId="77777777" w:rsidR="0098582E" w:rsidRDefault="0098582E">
            <w:pPr>
              <w:spacing w:after="0"/>
              <w:jc w:val="center"/>
              <w:rPr>
                <w:rFonts w:ascii="Arial" w:eastAsia="MS Mincho" w:hAnsi="Arial" w:cs="Arial"/>
                <w:color w:val="000000"/>
                <w:sz w:val="18"/>
                <w:szCs w:val="18"/>
                <w:lang w:val="en-US" w:eastAsia="zh-CN"/>
              </w:rPr>
            </w:pPr>
            <w:r>
              <w:rPr>
                <w:rFonts w:eastAsia="Malgun Gothic"/>
                <w:b/>
                <w:bCs/>
                <w:color w:val="000000"/>
                <w:sz w:val="18"/>
                <w:szCs w:val="18"/>
                <w:lang w:val="en-US" w:eastAsia="ko-KR"/>
              </w:rPr>
              <w:t>Components</w:t>
            </w:r>
          </w:p>
        </w:tc>
        <w:tc>
          <w:tcPr>
            <w:tcW w:w="406" w:type="pct"/>
            <w:tcBorders>
              <w:top w:val="single" w:sz="4" w:space="0" w:color="auto"/>
              <w:left w:val="single" w:sz="4" w:space="0" w:color="auto"/>
              <w:bottom w:val="single" w:sz="4" w:space="0" w:color="auto"/>
              <w:right w:val="single" w:sz="4" w:space="0" w:color="auto"/>
            </w:tcBorders>
            <w:hideMark/>
          </w:tcPr>
          <w:p w14:paraId="15193384" w14:textId="77777777" w:rsidR="0098582E" w:rsidRDefault="0098582E">
            <w:pPr>
              <w:keepLines/>
              <w:spacing w:after="0"/>
              <w:jc w:val="center"/>
              <w:rPr>
                <w:rFonts w:ascii="Arial" w:hAnsi="Arial" w:cs="Arial"/>
                <w:color w:val="000000"/>
                <w:sz w:val="18"/>
                <w:szCs w:val="18"/>
                <w:lang w:val="en-US" w:eastAsia="zh-CN"/>
              </w:rPr>
            </w:pPr>
            <w:r>
              <w:rPr>
                <w:rFonts w:eastAsia="Malgun Gothic"/>
                <w:b/>
                <w:bCs/>
                <w:color w:val="000000"/>
                <w:sz w:val="18"/>
                <w:szCs w:val="18"/>
                <w:lang w:val="en-US" w:eastAsia="ko-KR"/>
              </w:rPr>
              <w:t>Prerequisite feature groups</w:t>
            </w:r>
          </w:p>
        </w:tc>
        <w:tc>
          <w:tcPr>
            <w:tcW w:w="505" w:type="pct"/>
            <w:tcBorders>
              <w:top w:val="single" w:sz="4" w:space="0" w:color="auto"/>
              <w:left w:val="single" w:sz="4" w:space="0" w:color="auto"/>
              <w:bottom w:val="single" w:sz="4" w:space="0" w:color="auto"/>
              <w:right w:val="single" w:sz="4" w:space="0" w:color="auto"/>
            </w:tcBorders>
            <w:hideMark/>
          </w:tcPr>
          <w:p w14:paraId="02DA0B6D" w14:textId="77777777" w:rsidR="0098582E" w:rsidRDefault="0098582E">
            <w:pPr>
              <w:keepLines/>
              <w:spacing w:after="0"/>
              <w:jc w:val="center"/>
              <w:rPr>
                <w:rFonts w:ascii="Arial" w:hAnsi="Arial" w:cs="Arial"/>
                <w:color w:val="000000"/>
                <w:sz w:val="18"/>
                <w:szCs w:val="18"/>
                <w:lang w:val="en-US" w:eastAsia="zh-CN"/>
              </w:rPr>
            </w:pPr>
            <w:r>
              <w:rPr>
                <w:rFonts w:eastAsia="Malgun Gothic"/>
                <w:b/>
                <w:bCs/>
                <w:color w:val="000000"/>
                <w:sz w:val="18"/>
                <w:szCs w:val="18"/>
                <w:lang w:val="en-US" w:eastAsia="ko-KR"/>
              </w:rPr>
              <w:t>Consequence if the feature is not supported by the UE</w:t>
            </w:r>
          </w:p>
        </w:tc>
        <w:tc>
          <w:tcPr>
            <w:tcW w:w="322" w:type="pct"/>
            <w:tcBorders>
              <w:top w:val="single" w:sz="4" w:space="0" w:color="auto"/>
              <w:left w:val="single" w:sz="4" w:space="0" w:color="auto"/>
              <w:bottom w:val="single" w:sz="4" w:space="0" w:color="auto"/>
              <w:right w:val="single" w:sz="4" w:space="0" w:color="auto"/>
            </w:tcBorders>
          </w:tcPr>
          <w:p w14:paraId="01F4F81E" w14:textId="77777777" w:rsidR="0098582E" w:rsidRDefault="0098582E">
            <w:pPr>
              <w:overflowPunct/>
              <w:autoSpaceDE/>
              <w:adjustRightInd/>
              <w:spacing w:after="0"/>
              <w:jc w:val="center"/>
              <w:rPr>
                <w:rFonts w:ascii="Arial" w:eastAsia="Malgun Gothic" w:hAnsi="Arial" w:cs="Arial"/>
                <w:b/>
                <w:bCs/>
                <w:color w:val="000000"/>
                <w:sz w:val="18"/>
                <w:szCs w:val="18"/>
                <w:lang w:val="en-US" w:eastAsia="ko-KR"/>
              </w:rPr>
            </w:pPr>
            <w:r>
              <w:rPr>
                <w:rFonts w:ascii="Arial" w:eastAsia="Malgun Gothic" w:hAnsi="Arial" w:cs="Arial"/>
                <w:b/>
                <w:bCs/>
                <w:color w:val="000000"/>
                <w:sz w:val="18"/>
                <w:szCs w:val="18"/>
                <w:lang w:val="en-US" w:eastAsia="ko-KR"/>
              </w:rPr>
              <w:t>Type</w:t>
            </w:r>
          </w:p>
          <w:p w14:paraId="2DDF4E20" w14:textId="77777777" w:rsidR="0098582E" w:rsidRDefault="0098582E">
            <w:pPr>
              <w:keepLines/>
              <w:spacing w:after="0"/>
              <w:jc w:val="center"/>
              <w:rPr>
                <w:rFonts w:ascii="Arial" w:eastAsia="MS Mincho" w:hAnsi="Arial" w:cs="Arial"/>
                <w:color w:val="000000"/>
                <w:sz w:val="18"/>
                <w:szCs w:val="18"/>
                <w:highlight w:val="yellow"/>
                <w:lang w:val="en-US" w:eastAsia="ja-JP"/>
              </w:rPr>
            </w:pPr>
          </w:p>
        </w:tc>
        <w:tc>
          <w:tcPr>
            <w:tcW w:w="529" w:type="pct"/>
            <w:tcBorders>
              <w:top w:val="single" w:sz="4" w:space="0" w:color="auto"/>
              <w:left w:val="single" w:sz="4" w:space="0" w:color="auto"/>
              <w:bottom w:val="single" w:sz="4" w:space="0" w:color="auto"/>
              <w:right w:val="single" w:sz="4" w:space="0" w:color="auto"/>
            </w:tcBorders>
            <w:hideMark/>
          </w:tcPr>
          <w:p w14:paraId="6AC4E714" w14:textId="77777777" w:rsidR="0098582E" w:rsidRDefault="0098582E">
            <w:pPr>
              <w:keepLines/>
              <w:spacing w:after="0"/>
              <w:jc w:val="center"/>
              <w:rPr>
                <w:rFonts w:ascii="Arial" w:hAnsi="Arial" w:cs="Arial"/>
                <w:color w:val="000000"/>
                <w:sz w:val="18"/>
                <w:szCs w:val="18"/>
                <w:lang w:val="en-US" w:eastAsia="zh-CN"/>
              </w:rPr>
            </w:pPr>
            <w:r>
              <w:rPr>
                <w:rFonts w:ascii="Arial" w:eastAsia="Malgun Gothic" w:hAnsi="Arial" w:cs="Arial"/>
                <w:b/>
                <w:bCs/>
                <w:color w:val="000000"/>
                <w:sz w:val="18"/>
                <w:szCs w:val="18"/>
                <w:lang w:val="en-US" w:eastAsia="ko-KR"/>
              </w:rPr>
              <w:t>Need of FR1/FR2 differentiation</w:t>
            </w:r>
          </w:p>
        </w:tc>
        <w:tc>
          <w:tcPr>
            <w:tcW w:w="731" w:type="pct"/>
            <w:tcBorders>
              <w:top w:val="single" w:sz="4" w:space="0" w:color="auto"/>
              <w:left w:val="single" w:sz="4" w:space="0" w:color="auto"/>
              <w:bottom w:val="single" w:sz="4" w:space="0" w:color="auto"/>
              <w:right w:val="single" w:sz="4" w:space="0" w:color="auto"/>
            </w:tcBorders>
          </w:tcPr>
          <w:p w14:paraId="1EE1CB13" w14:textId="77777777" w:rsidR="0098582E" w:rsidRDefault="0098582E">
            <w:pPr>
              <w:keepLines/>
              <w:spacing w:after="0"/>
              <w:rPr>
                <w:rFonts w:ascii="Arial" w:eastAsia="Malgun Gothic" w:hAnsi="Arial" w:cs="Arial"/>
                <w:b/>
                <w:bCs/>
                <w:color w:val="000000"/>
                <w:sz w:val="18"/>
                <w:szCs w:val="18"/>
                <w:lang w:val="en-US" w:eastAsia="ko-KR"/>
              </w:rPr>
            </w:pPr>
          </w:p>
          <w:p w14:paraId="57386574" w14:textId="77777777" w:rsidR="0098582E" w:rsidRDefault="0098582E">
            <w:pPr>
              <w:keepLines/>
              <w:spacing w:after="0"/>
              <w:rPr>
                <w:rFonts w:ascii="Arial" w:hAnsi="Arial" w:cs="Arial"/>
                <w:color w:val="000000"/>
                <w:sz w:val="18"/>
                <w:szCs w:val="18"/>
                <w:lang w:val="en-US" w:eastAsia="ja-JP"/>
              </w:rPr>
            </w:pPr>
            <w:r>
              <w:rPr>
                <w:rFonts w:ascii="Arial" w:eastAsia="Malgun Gothic" w:hAnsi="Arial" w:cs="Arial"/>
                <w:b/>
                <w:bCs/>
                <w:color w:val="000000"/>
                <w:sz w:val="18"/>
                <w:szCs w:val="18"/>
                <w:lang w:val="en-US" w:eastAsia="ko-KR"/>
              </w:rPr>
              <w:t>Mandatory/Optional</w:t>
            </w:r>
          </w:p>
        </w:tc>
      </w:tr>
      <w:tr w:rsidR="0098582E" w14:paraId="7D98EA9F" w14:textId="77777777" w:rsidTr="0098582E">
        <w:trPr>
          <w:trHeight w:val="20"/>
        </w:trPr>
        <w:tc>
          <w:tcPr>
            <w:tcW w:w="230" w:type="pct"/>
            <w:tcBorders>
              <w:top w:val="single" w:sz="4" w:space="0" w:color="auto"/>
              <w:left w:val="single" w:sz="4" w:space="0" w:color="auto"/>
              <w:bottom w:val="single" w:sz="4" w:space="0" w:color="auto"/>
              <w:right w:val="single" w:sz="4" w:space="0" w:color="auto"/>
            </w:tcBorders>
            <w:hideMark/>
          </w:tcPr>
          <w:p w14:paraId="6AC54AFC" w14:textId="77777777" w:rsidR="0098582E" w:rsidRDefault="0098582E">
            <w:pPr>
              <w:keepLines/>
              <w:spacing w:after="0"/>
              <w:rPr>
                <w:rFonts w:ascii="Arial" w:eastAsia="MS Mincho" w:hAnsi="Arial" w:cs="Arial"/>
                <w:color w:val="000000"/>
                <w:sz w:val="18"/>
                <w:szCs w:val="18"/>
                <w:lang w:val="en-US" w:eastAsia="zh-CN"/>
              </w:rPr>
            </w:pPr>
            <w:r>
              <w:rPr>
                <w:rFonts w:ascii="Arial" w:eastAsia="MS Mincho" w:hAnsi="Arial" w:cs="Arial"/>
                <w:color w:val="000000"/>
                <w:sz w:val="18"/>
                <w:szCs w:val="18"/>
                <w:lang w:val="en-US" w:eastAsia="ja-JP"/>
              </w:rPr>
              <w:t>X-1</w:t>
            </w:r>
          </w:p>
        </w:tc>
        <w:tc>
          <w:tcPr>
            <w:tcW w:w="680" w:type="pct"/>
            <w:tcBorders>
              <w:top w:val="single" w:sz="4" w:space="0" w:color="auto"/>
              <w:left w:val="single" w:sz="4" w:space="0" w:color="auto"/>
              <w:bottom w:val="single" w:sz="4" w:space="0" w:color="auto"/>
              <w:right w:val="single" w:sz="4" w:space="0" w:color="auto"/>
            </w:tcBorders>
            <w:hideMark/>
          </w:tcPr>
          <w:p w14:paraId="2DDA830F" w14:textId="77777777" w:rsidR="0098582E" w:rsidRDefault="0098582E">
            <w:pPr>
              <w:keepLines/>
              <w:spacing w:after="0"/>
              <w:rPr>
                <w:rFonts w:ascii="Arial" w:eastAsia="Yu Mincho" w:hAnsi="Arial" w:cs="Arial"/>
                <w:color w:val="FF0000"/>
                <w:sz w:val="18"/>
                <w:szCs w:val="18"/>
                <w:lang w:val="en-US" w:eastAsia="ja-JP"/>
              </w:rPr>
            </w:pPr>
            <w:r>
              <w:rPr>
                <w:rFonts w:eastAsia="Malgun Gothic"/>
                <w:color w:val="000000"/>
                <w:lang w:val="en-US" w:eastAsia="ko-KR"/>
              </w:rPr>
              <w:t xml:space="preserve">Basic feature for SBFD-aware UE TX/RX/measurement behavior and procedures </w:t>
            </w:r>
          </w:p>
        </w:tc>
        <w:tc>
          <w:tcPr>
            <w:tcW w:w="1597" w:type="pct"/>
            <w:tcBorders>
              <w:top w:val="single" w:sz="4" w:space="0" w:color="auto"/>
              <w:left w:val="single" w:sz="4" w:space="0" w:color="auto"/>
              <w:bottom w:val="single" w:sz="4" w:space="0" w:color="auto"/>
              <w:right w:val="single" w:sz="4" w:space="0" w:color="auto"/>
            </w:tcBorders>
            <w:hideMark/>
          </w:tcPr>
          <w:p w14:paraId="32E2A44D" w14:textId="77777777" w:rsidR="0098582E" w:rsidRDefault="0098582E" w:rsidP="0098582E">
            <w:pPr>
              <w:widowControl w:val="0"/>
              <w:numPr>
                <w:ilvl w:val="0"/>
                <w:numId w:val="86"/>
              </w:numPr>
              <w:wordWrap w:val="0"/>
              <w:overflowPunct/>
              <w:autoSpaceDE/>
              <w:adjustRightInd/>
              <w:spacing w:before="60" w:after="0" w:line="254" w:lineRule="auto"/>
              <w:jc w:val="both"/>
              <w:rPr>
                <w:rFonts w:eastAsia="Malgun Gothic"/>
                <w:color w:val="000000"/>
                <w:kern w:val="2"/>
                <w:lang w:val="en-US" w:eastAsia="ko-KR"/>
              </w:rPr>
            </w:pPr>
            <w:r>
              <w:rPr>
                <w:rFonts w:eastAsia="Malgun Gothic"/>
                <w:color w:val="000000"/>
                <w:kern w:val="2"/>
                <w:lang w:val="en-US" w:eastAsia="ko-KR"/>
              </w:rPr>
              <w:t xml:space="preserve">Support of separate UL configurations for SBFD and non-SBFD symbols, including </w:t>
            </w:r>
          </w:p>
          <w:p w14:paraId="3BC5ED3F" w14:textId="77777777" w:rsidR="0098582E" w:rsidRDefault="0098582E" w:rsidP="0098582E">
            <w:pPr>
              <w:widowControl w:val="0"/>
              <w:numPr>
                <w:ilvl w:val="1"/>
                <w:numId w:val="86"/>
              </w:numPr>
              <w:wordWrap w:val="0"/>
              <w:overflowPunct/>
              <w:autoSpaceDE/>
              <w:adjustRightInd/>
              <w:spacing w:before="60" w:after="0" w:line="254" w:lineRule="auto"/>
              <w:jc w:val="both"/>
              <w:rPr>
                <w:rFonts w:eastAsia="Malgun Gothic"/>
                <w:color w:val="000000"/>
                <w:kern w:val="2"/>
                <w:lang w:val="en-US" w:eastAsia="ko-KR"/>
              </w:rPr>
            </w:pPr>
            <w:r>
              <w:rPr>
                <w:rFonts w:eastAsia="Malgun Gothic"/>
                <w:color w:val="000000"/>
                <w:kern w:val="2"/>
                <w:lang w:val="en-US" w:eastAsia="ko-KR"/>
              </w:rPr>
              <w:t xml:space="preserve">Support of separate UL power control for PUSCH/PUCCH/SRS transmissions in SBFD symbols and non-SBFD symbols </w:t>
            </w:r>
          </w:p>
          <w:p w14:paraId="332B6A78" w14:textId="77777777" w:rsidR="0098582E" w:rsidRDefault="0098582E" w:rsidP="0098582E">
            <w:pPr>
              <w:widowControl w:val="0"/>
              <w:numPr>
                <w:ilvl w:val="1"/>
                <w:numId w:val="86"/>
              </w:numPr>
              <w:wordWrap w:val="0"/>
              <w:overflowPunct/>
              <w:autoSpaceDE/>
              <w:adjustRightInd/>
              <w:spacing w:before="60" w:after="0" w:line="254" w:lineRule="auto"/>
              <w:jc w:val="both"/>
              <w:rPr>
                <w:rFonts w:eastAsia="Malgun Gothic"/>
                <w:color w:val="000000"/>
                <w:kern w:val="2"/>
                <w:lang w:val="en-US" w:eastAsia="ko-KR"/>
              </w:rPr>
            </w:pPr>
            <w:r>
              <w:rPr>
                <w:rFonts w:eastAsia="Malgun Gothic"/>
                <w:color w:val="000000"/>
                <w:kern w:val="2"/>
                <w:lang w:val="en-US" w:eastAsia="ko-KR"/>
              </w:rPr>
              <w:t>Support of separate SRS configurations in SBFD symbols and non-SBFD symbols</w:t>
            </w:r>
          </w:p>
          <w:p w14:paraId="23A05C9B" w14:textId="77777777" w:rsidR="0098582E" w:rsidRDefault="0098582E" w:rsidP="0098582E">
            <w:pPr>
              <w:widowControl w:val="0"/>
              <w:numPr>
                <w:ilvl w:val="0"/>
                <w:numId w:val="86"/>
              </w:numPr>
              <w:wordWrap w:val="0"/>
              <w:overflowPunct/>
              <w:autoSpaceDE/>
              <w:adjustRightInd/>
              <w:spacing w:before="60" w:after="0" w:line="254" w:lineRule="auto"/>
              <w:jc w:val="both"/>
              <w:rPr>
                <w:rFonts w:eastAsia="Malgun Gothic"/>
                <w:color w:val="000000"/>
                <w:kern w:val="2"/>
                <w:lang w:val="en-US" w:eastAsia="ko-KR"/>
              </w:rPr>
            </w:pPr>
            <w:r>
              <w:rPr>
                <w:rFonts w:eastAsia="Malgun Gothic"/>
                <w:color w:val="000000"/>
                <w:kern w:val="2"/>
                <w:lang w:val="en-US" w:eastAsia="ko-KR"/>
              </w:rPr>
              <w:t>Support of FDRA type 0 in SBFD slot, Support of FDRA type 1 in SBFD slot</w:t>
            </w:r>
          </w:p>
          <w:p w14:paraId="5A0D6612" w14:textId="77777777" w:rsidR="0098582E" w:rsidRDefault="0098582E" w:rsidP="0098582E">
            <w:pPr>
              <w:widowControl w:val="0"/>
              <w:numPr>
                <w:ilvl w:val="0"/>
                <w:numId w:val="86"/>
              </w:numPr>
              <w:wordWrap w:val="0"/>
              <w:overflowPunct/>
              <w:autoSpaceDE/>
              <w:adjustRightInd/>
              <w:spacing w:before="60" w:after="0" w:line="254" w:lineRule="auto"/>
              <w:jc w:val="both"/>
              <w:rPr>
                <w:rFonts w:eastAsia="Malgun Gothic"/>
                <w:color w:val="000000"/>
                <w:kern w:val="2"/>
                <w:lang w:val="en-US" w:eastAsia="ko-KR"/>
              </w:rPr>
            </w:pPr>
            <w:r>
              <w:rPr>
                <w:rFonts w:eastAsia="Malgun Gothic"/>
                <w:color w:val="000000"/>
                <w:kern w:val="2"/>
                <w:lang w:val="en-US" w:eastAsia="ko-KR"/>
              </w:rPr>
              <w:t xml:space="preserve">Support of PDSCH reception across two DL subbands, including </w:t>
            </w:r>
          </w:p>
          <w:p w14:paraId="4F11B07B" w14:textId="77777777" w:rsidR="0098582E" w:rsidRDefault="0098582E" w:rsidP="0098582E">
            <w:pPr>
              <w:widowControl w:val="0"/>
              <w:numPr>
                <w:ilvl w:val="1"/>
                <w:numId w:val="86"/>
              </w:numPr>
              <w:wordWrap w:val="0"/>
              <w:overflowPunct/>
              <w:autoSpaceDE/>
              <w:adjustRightInd/>
              <w:spacing w:before="60" w:after="0" w:line="254" w:lineRule="auto"/>
              <w:jc w:val="both"/>
              <w:rPr>
                <w:rFonts w:eastAsia="Malgun Gothic"/>
                <w:color w:val="000000"/>
                <w:kern w:val="2"/>
                <w:lang w:val="en-US" w:eastAsia="ko-KR"/>
              </w:rPr>
            </w:pPr>
            <w:r>
              <w:rPr>
                <w:rFonts w:eastAsia="Malgun Gothic"/>
                <w:color w:val="000000"/>
                <w:kern w:val="2"/>
                <w:lang w:val="en-US" w:eastAsia="ko-KR"/>
              </w:rPr>
              <w:t>Maximum number of supported partial PRGs in SBFD symbols</w:t>
            </w:r>
          </w:p>
          <w:p w14:paraId="74AC46C2" w14:textId="77777777" w:rsidR="0098582E" w:rsidRDefault="0098582E" w:rsidP="0098582E">
            <w:pPr>
              <w:widowControl w:val="0"/>
              <w:numPr>
                <w:ilvl w:val="0"/>
                <w:numId w:val="86"/>
              </w:numPr>
              <w:wordWrap w:val="0"/>
              <w:overflowPunct/>
              <w:autoSpaceDE/>
              <w:adjustRightInd/>
              <w:spacing w:before="60" w:after="0" w:line="254" w:lineRule="auto"/>
              <w:jc w:val="both"/>
              <w:rPr>
                <w:rFonts w:eastAsia="Malgun Gothic"/>
                <w:color w:val="000000"/>
                <w:kern w:val="2"/>
                <w:lang w:val="en-US" w:eastAsia="ko-KR"/>
              </w:rPr>
            </w:pPr>
            <w:r>
              <w:rPr>
                <w:rFonts w:eastAsia="Malgun Gothic"/>
                <w:color w:val="000000"/>
                <w:kern w:val="2"/>
                <w:lang w:val="en-US" w:eastAsia="ko-KR"/>
              </w:rPr>
              <w:t>Support of configuration 2 for UL transmission</w:t>
            </w:r>
          </w:p>
        </w:tc>
        <w:tc>
          <w:tcPr>
            <w:tcW w:w="406" w:type="pct"/>
            <w:tcBorders>
              <w:top w:val="single" w:sz="4" w:space="0" w:color="auto"/>
              <w:left w:val="single" w:sz="4" w:space="0" w:color="auto"/>
              <w:bottom w:val="single" w:sz="4" w:space="0" w:color="auto"/>
              <w:right w:val="single" w:sz="4" w:space="0" w:color="auto"/>
            </w:tcBorders>
            <w:hideMark/>
          </w:tcPr>
          <w:p w14:paraId="102365C8" w14:textId="77777777" w:rsidR="0098582E" w:rsidRDefault="0098582E">
            <w:pPr>
              <w:rPr>
                <w:rFonts w:eastAsia="Malgun Gothic"/>
                <w:color w:val="000000"/>
                <w:kern w:val="2"/>
                <w:lang w:val="en-US" w:eastAsia="ko-KR"/>
              </w:rPr>
            </w:pPr>
          </w:p>
        </w:tc>
        <w:tc>
          <w:tcPr>
            <w:tcW w:w="505" w:type="pct"/>
            <w:tcBorders>
              <w:top w:val="single" w:sz="4" w:space="0" w:color="auto"/>
              <w:left w:val="single" w:sz="4" w:space="0" w:color="auto"/>
              <w:bottom w:val="single" w:sz="4" w:space="0" w:color="auto"/>
              <w:right w:val="single" w:sz="4" w:space="0" w:color="auto"/>
            </w:tcBorders>
            <w:hideMark/>
          </w:tcPr>
          <w:p w14:paraId="39047350" w14:textId="77777777" w:rsidR="0098582E" w:rsidRDefault="0098582E">
            <w:pPr>
              <w:keepLines/>
              <w:spacing w:after="0"/>
              <w:rPr>
                <w:rFonts w:ascii="Arial" w:eastAsia="Yu Mincho" w:hAnsi="Arial" w:cs="Arial"/>
                <w:color w:val="000000"/>
                <w:sz w:val="18"/>
                <w:szCs w:val="18"/>
                <w:lang w:val="en-US" w:eastAsia="ja-JP"/>
              </w:rPr>
            </w:pPr>
            <w:r>
              <w:rPr>
                <w:rFonts w:eastAsia="Malgun Gothic"/>
                <w:color w:val="000000"/>
                <w:lang w:val="en-US" w:eastAsia="ko-KR"/>
              </w:rPr>
              <w:t>Basic features for SBFD TX/RX Behaviour and Procedures not supported</w:t>
            </w:r>
          </w:p>
        </w:tc>
        <w:tc>
          <w:tcPr>
            <w:tcW w:w="322" w:type="pct"/>
            <w:tcBorders>
              <w:top w:val="single" w:sz="4" w:space="0" w:color="auto"/>
              <w:left w:val="single" w:sz="4" w:space="0" w:color="auto"/>
              <w:bottom w:val="single" w:sz="4" w:space="0" w:color="auto"/>
              <w:right w:val="single" w:sz="4" w:space="0" w:color="auto"/>
            </w:tcBorders>
            <w:hideMark/>
          </w:tcPr>
          <w:p w14:paraId="7AC88CBD" w14:textId="77777777" w:rsidR="0098582E" w:rsidRDefault="0098582E">
            <w:pPr>
              <w:keepLines/>
              <w:spacing w:after="0"/>
              <w:jc w:val="center"/>
              <w:rPr>
                <w:rFonts w:ascii="Arial" w:eastAsia="MS Mincho" w:hAnsi="Arial" w:cs="Arial"/>
                <w:color w:val="000000"/>
                <w:sz w:val="18"/>
                <w:szCs w:val="18"/>
                <w:lang w:val="en-US" w:eastAsia="ja-JP"/>
              </w:rPr>
            </w:pPr>
            <w:r>
              <w:rPr>
                <w:rFonts w:ascii="Arial" w:hAnsi="Arial" w:cs="Arial"/>
                <w:color w:val="000000"/>
                <w:sz w:val="18"/>
                <w:szCs w:val="18"/>
                <w:lang w:val="en-US" w:eastAsia="zh-CN"/>
              </w:rPr>
              <w:t>Per Band</w:t>
            </w:r>
          </w:p>
        </w:tc>
        <w:tc>
          <w:tcPr>
            <w:tcW w:w="529" w:type="pct"/>
            <w:tcBorders>
              <w:top w:val="single" w:sz="4" w:space="0" w:color="auto"/>
              <w:left w:val="single" w:sz="4" w:space="0" w:color="auto"/>
              <w:bottom w:val="single" w:sz="4" w:space="0" w:color="auto"/>
              <w:right w:val="single" w:sz="4" w:space="0" w:color="auto"/>
            </w:tcBorders>
            <w:hideMark/>
          </w:tcPr>
          <w:p w14:paraId="7ACC3634" w14:textId="77777777" w:rsidR="0098582E" w:rsidRDefault="0098582E">
            <w:pPr>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 only</w:t>
            </w:r>
          </w:p>
        </w:tc>
        <w:tc>
          <w:tcPr>
            <w:tcW w:w="731" w:type="pct"/>
            <w:tcBorders>
              <w:top w:val="single" w:sz="4" w:space="0" w:color="auto"/>
              <w:left w:val="single" w:sz="4" w:space="0" w:color="auto"/>
              <w:bottom w:val="single" w:sz="4" w:space="0" w:color="auto"/>
              <w:right w:val="single" w:sz="4" w:space="0" w:color="auto"/>
            </w:tcBorders>
            <w:hideMark/>
          </w:tcPr>
          <w:p w14:paraId="0748595D" w14:textId="77777777" w:rsidR="0098582E" w:rsidRDefault="0098582E">
            <w:pPr>
              <w:keepLines/>
              <w:spacing w:after="0"/>
              <w:rPr>
                <w:rFonts w:ascii="Arial" w:hAnsi="Arial" w:cs="Arial"/>
                <w:color w:val="000000"/>
                <w:sz w:val="18"/>
                <w:szCs w:val="18"/>
                <w:lang w:val="en-US" w:eastAsia="ja-JP"/>
              </w:rPr>
            </w:pPr>
            <w:r>
              <w:rPr>
                <w:rFonts w:eastAsia="Malgun Gothic"/>
                <w:color w:val="000000"/>
                <w:lang w:val="en-US" w:eastAsia="ko-KR"/>
              </w:rPr>
              <w:t>Optional with capability signaling</w:t>
            </w:r>
          </w:p>
        </w:tc>
      </w:tr>
      <w:tr w:rsidR="0098582E" w14:paraId="44E59CD1" w14:textId="77777777" w:rsidTr="0098582E">
        <w:trPr>
          <w:trHeight w:val="20"/>
        </w:trPr>
        <w:tc>
          <w:tcPr>
            <w:tcW w:w="230" w:type="pct"/>
            <w:tcBorders>
              <w:top w:val="single" w:sz="4" w:space="0" w:color="auto"/>
              <w:left w:val="single" w:sz="4" w:space="0" w:color="auto"/>
              <w:bottom w:val="single" w:sz="4" w:space="0" w:color="auto"/>
              <w:right w:val="single" w:sz="4" w:space="0" w:color="auto"/>
            </w:tcBorders>
            <w:hideMark/>
          </w:tcPr>
          <w:p w14:paraId="6E6DCB8C" w14:textId="77777777" w:rsidR="0098582E" w:rsidRDefault="0098582E">
            <w:pPr>
              <w:keepLines/>
              <w:spacing w:after="0"/>
              <w:rPr>
                <w:rFonts w:ascii="Arial" w:eastAsia="MS Mincho" w:hAnsi="Arial" w:cs="Arial"/>
                <w:color w:val="000000"/>
                <w:sz w:val="18"/>
                <w:szCs w:val="18"/>
                <w:lang w:val="en-US" w:eastAsia="ja-JP"/>
              </w:rPr>
            </w:pPr>
            <w:r>
              <w:rPr>
                <w:rFonts w:ascii="Arial" w:eastAsia="MS Mincho" w:hAnsi="Arial" w:cs="Arial"/>
                <w:color w:val="000000"/>
                <w:sz w:val="18"/>
                <w:szCs w:val="18"/>
                <w:lang w:val="en-US" w:eastAsia="ja-JP"/>
              </w:rPr>
              <w:t>X-2</w:t>
            </w:r>
          </w:p>
        </w:tc>
        <w:tc>
          <w:tcPr>
            <w:tcW w:w="680" w:type="pct"/>
            <w:tcBorders>
              <w:top w:val="single" w:sz="4" w:space="0" w:color="auto"/>
              <w:left w:val="single" w:sz="4" w:space="0" w:color="auto"/>
              <w:bottom w:val="single" w:sz="4" w:space="0" w:color="auto"/>
              <w:right w:val="single" w:sz="4" w:space="0" w:color="auto"/>
            </w:tcBorders>
            <w:hideMark/>
          </w:tcPr>
          <w:p w14:paraId="0526A862" w14:textId="77777777" w:rsidR="0098582E" w:rsidRDefault="0098582E">
            <w:pPr>
              <w:keepLines/>
              <w:spacing w:after="0"/>
              <w:rPr>
                <w:rFonts w:eastAsia="Malgun Gothic"/>
                <w:b/>
                <w:bCs/>
                <w:color w:val="000000"/>
                <w:lang w:val="en-US" w:eastAsia="ko-KR"/>
              </w:rPr>
            </w:pPr>
            <w:r>
              <w:rPr>
                <w:rFonts w:eastAsia="Malgun Gothic"/>
                <w:color w:val="000000"/>
                <w:lang w:val="en-US" w:eastAsia="ko-KR"/>
              </w:rPr>
              <w:t>Non-contiguous CSI-RS across two DL subbands</w:t>
            </w:r>
          </w:p>
        </w:tc>
        <w:tc>
          <w:tcPr>
            <w:tcW w:w="1597" w:type="pct"/>
            <w:tcBorders>
              <w:top w:val="single" w:sz="4" w:space="0" w:color="auto"/>
              <w:left w:val="single" w:sz="4" w:space="0" w:color="auto"/>
              <w:bottom w:val="single" w:sz="4" w:space="0" w:color="auto"/>
              <w:right w:val="single" w:sz="4" w:space="0" w:color="auto"/>
            </w:tcBorders>
            <w:hideMark/>
          </w:tcPr>
          <w:p w14:paraId="37166815" w14:textId="77777777" w:rsidR="0098582E" w:rsidRDefault="0098582E" w:rsidP="0098582E">
            <w:pPr>
              <w:widowControl w:val="0"/>
              <w:numPr>
                <w:ilvl w:val="0"/>
                <w:numId w:val="85"/>
              </w:numPr>
              <w:wordWrap w:val="0"/>
              <w:overflowPunct/>
              <w:autoSpaceDE/>
              <w:adjustRightInd/>
              <w:spacing w:before="60" w:after="0" w:line="254" w:lineRule="auto"/>
              <w:jc w:val="both"/>
              <w:rPr>
                <w:rFonts w:eastAsia="Malgun Gothic"/>
                <w:color w:val="000000"/>
                <w:kern w:val="2"/>
                <w:lang w:val="en-US" w:eastAsia="ko-KR"/>
              </w:rPr>
            </w:pPr>
            <w:r>
              <w:rPr>
                <w:rFonts w:eastAsia="Malgun Gothic"/>
                <w:color w:val="000000"/>
                <w:kern w:val="2"/>
                <w:lang w:val="en-US" w:eastAsia="ko-KR"/>
              </w:rPr>
              <w:t xml:space="preserve">Support of non-contiguous CSI-RS across two DL subbands, including  </w:t>
            </w:r>
          </w:p>
          <w:p w14:paraId="71A3B51C" w14:textId="77777777" w:rsidR="0098582E" w:rsidRDefault="0098582E" w:rsidP="0098582E">
            <w:pPr>
              <w:widowControl w:val="0"/>
              <w:numPr>
                <w:ilvl w:val="1"/>
                <w:numId w:val="85"/>
              </w:numPr>
              <w:wordWrap w:val="0"/>
              <w:overflowPunct/>
              <w:autoSpaceDE/>
              <w:adjustRightInd/>
              <w:spacing w:before="60" w:after="0" w:line="288" w:lineRule="auto"/>
              <w:jc w:val="both"/>
              <w:rPr>
                <w:rFonts w:eastAsia="Malgun Gothic"/>
                <w:color w:val="000000"/>
                <w:kern w:val="2"/>
                <w:lang w:val="en-US" w:eastAsia="ko-KR"/>
              </w:rPr>
            </w:pPr>
            <w:r>
              <w:rPr>
                <w:rFonts w:eastAsia="Malgun Gothic"/>
                <w:color w:val="000000"/>
                <w:kern w:val="2"/>
                <w:lang w:val="en-US" w:eastAsia="ko-KR"/>
              </w:rPr>
              <w:t>Support of scaling the CSI processing timeline Z/Z’ by factor of X (e.g., the value range of X is 1,2)</w:t>
            </w:r>
          </w:p>
          <w:p w14:paraId="3067D7F4" w14:textId="77777777" w:rsidR="0098582E" w:rsidRDefault="0098582E" w:rsidP="0098582E">
            <w:pPr>
              <w:widowControl w:val="0"/>
              <w:numPr>
                <w:ilvl w:val="1"/>
                <w:numId w:val="85"/>
              </w:numPr>
              <w:wordWrap w:val="0"/>
              <w:overflowPunct/>
              <w:autoSpaceDE/>
              <w:adjustRightInd/>
              <w:spacing w:before="60" w:after="0" w:line="288" w:lineRule="auto"/>
              <w:jc w:val="both"/>
              <w:rPr>
                <w:rFonts w:eastAsia="Malgun Gothic"/>
                <w:color w:val="000000"/>
                <w:kern w:val="2"/>
                <w:lang w:val="en-US" w:eastAsia="ko-KR"/>
              </w:rPr>
            </w:pPr>
            <w:r>
              <w:rPr>
                <w:rFonts w:eastAsia="Malgun Gothic"/>
                <w:color w:val="000000"/>
                <w:kern w:val="2"/>
                <w:lang w:val="en-US" w:eastAsia="ko-KR"/>
              </w:rPr>
              <w:t xml:space="preserve">Counting of non-contiguous CSI-RS towards the maximum number of active CSI-RS and CSI-RS port per CC and </w:t>
            </w:r>
            <w:r>
              <w:rPr>
                <w:rFonts w:eastAsia="Malgun Gothic"/>
                <w:color w:val="000000"/>
                <w:kern w:val="2"/>
                <w:lang w:val="en-US" w:eastAsia="ko-KR"/>
              </w:rPr>
              <w:lastRenderedPageBreak/>
              <w:t xml:space="preserve">across all CCs </w:t>
            </w:r>
          </w:p>
        </w:tc>
        <w:tc>
          <w:tcPr>
            <w:tcW w:w="406" w:type="pct"/>
            <w:tcBorders>
              <w:top w:val="single" w:sz="4" w:space="0" w:color="auto"/>
              <w:left w:val="single" w:sz="4" w:space="0" w:color="auto"/>
              <w:bottom w:val="single" w:sz="4" w:space="0" w:color="auto"/>
              <w:right w:val="single" w:sz="4" w:space="0" w:color="auto"/>
            </w:tcBorders>
            <w:hideMark/>
          </w:tcPr>
          <w:p w14:paraId="1AD46AF5" w14:textId="77777777" w:rsidR="0098582E" w:rsidRDefault="0098582E">
            <w:pPr>
              <w:keepLines/>
              <w:spacing w:after="0"/>
              <w:jc w:val="center"/>
              <w:rPr>
                <w:rFonts w:ascii="Arial" w:hAnsi="Arial" w:cs="Arial"/>
                <w:color w:val="000000"/>
                <w:sz w:val="18"/>
                <w:szCs w:val="18"/>
                <w:lang w:val="en-US" w:eastAsia="zh-CN"/>
              </w:rPr>
            </w:pPr>
            <w:r>
              <w:rPr>
                <w:rFonts w:eastAsia="Malgun Gothic"/>
                <w:color w:val="000000"/>
                <w:lang w:val="en-US" w:eastAsia="ko-KR"/>
              </w:rPr>
              <w:lastRenderedPageBreak/>
              <w:t>X-1</w:t>
            </w:r>
          </w:p>
        </w:tc>
        <w:tc>
          <w:tcPr>
            <w:tcW w:w="505" w:type="pct"/>
            <w:tcBorders>
              <w:top w:val="single" w:sz="4" w:space="0" w:color="auto"/>
              <w:left w:val="single" w:sz="4" w:space="0" w:color="auto"/>
              <w:bottom w:val="single" w:sz="4" w:space="0" w:color="auto"/>
              <w:right w:val="single" w:sz="4" w:space="0" w:color="auto"/>
            </w:tcBorders>
            <w:hideMark/>
          </w:tcPr>
          <w:p w14:paraId="6217FF23" w14:textId="77777777" w:rsidR="0098582E" w:rsidRDefault="0098582E">
            <w:pPr>
              <w:keepLines/>
              <w:spacing w:after="0"/>
              <w:rPr>
                <w:rFonts w:eastAsia="Malgun Gothic"/>
                <w:color w:val="000000"/>
                <w:lang w:val="en-US" w:eastAsia="ko-KR"/>
              </w:rPr>
            </w:pPr>
            <w:r>
              <w:rPr>
                <w:rFonts w:eastAsia="Malgun Gothic"/>
                <w:color w:val="000000"/>
                <w:lang w:val="en-US" w:eastAsia="ko-KR"/>
              </w:rPr>
              <w:t>Non-contiguous CSI-RS across two DL subbands not supported</w:t>
            </w:r>
          </w:p>
        </w:tc>
        <w:tc>
          <w:tcPr>
            <w:tcW w:w="322" w:type="pct"/>
            <w:tcBorders>
              <w:top w:val="single" w:sz="4" w:space="0" w:color="auto"/>
              <w:left w:val="single" w:sz="4" w:space="0" w:color="auto"/>
              <w:bottom w:val="single" w:sz="4" w:space="0" w:color="auto"/>
              <w:right w:val="single" w:sz="4" w:space="0" w:color="auto"/>
            </w:tcBorders>
          </w:tcPr>
          <w:p w14:paraId="4DA3BC27" w14:textId="77777777" w:rsidR="0098582E" w:rsidRDefault="0098582E">
            <w:pPr>
              <w:keepLines/>
              <w:spacing w:after="0"/>
              <w:jc w:val="center"/>
              <w:rPr>
                <w:rFonts w:ascii="Arial" w:hAnsi="Arial" w:cs="Arial"/>
                <w:color w:val="000000"/>
                <w:sz w:val="18"/>
                <w:szCs w:val="18"/>
                <w:lang w:val="en-US" w:eastAsia="zh-CN"/>
              </w:rPr>
            </w:pPr>
          </w:p>
          <w:p w14:paraId="1D76073A" w14:textId="77777777" w:rsidR="0098582E" w:rsidRDefault="0098582E">
            <w:pPr>
              <w:keepLines/>
              <w:spacing w:after="0"/>
              <w:jc w:val="center"/>
              <w:rPr>
                <w:rFonts w:ascii="Arial" w:hAnsi="Arial" w:cs="Arial"/>
                <w:color w:val="000000"/>
                <w:sz w:val="18"/>
                <w:szCs w:val="18"/>
                <w:lang w:val="en-US" w:eastAsia="zh-CN"/>
              </w:rPr>
            </w:pPr>
          </w:p>
          <w:p w14:paraId="53FFF47E" w14:textId="77777777" w:rsidR="0098582E" w:rsidRDefault="0098582E">
            <w:pPr>
              <w:keepLines/>
              <w:spacing w:after="0"/>
              <w:jc w:val="center"/>
              <w:rPr>
                <w:rFonts w:ascii="Arial" w:hAnsi="Arial" w:cs="Arial"/>
                <w:color w:val="000000"/>
                <w:sz w:val="18"/>
                <w:szCs w:val="18"/>
                <w:lang w:val="en-US" w:eastAsia="zh-CN"/>
              </w:rPr>
            </w:pPr>
          </w:p>
          <w:p w14:paraId="1D535700" w14:textId="77777777" w:rsidR="0098582E" w:rsidRDefault="0098582E">
            <w:pPr>
              <w:keepLines/>
              <w:spacing w:after="0"/>
              <w:jc w:val="center"/>
              <w:rPr>
                <w:rFonts w:ascii="Arial" w:hAnsi="Arial" w:cs="Arial"/>
                <w:color w:val="000000"/>
                <w:sz w:val="18"/>
                <w:szCs w:val="18"/>
                <w:lang w:val="en-US" w:eastAsia="zh-CN"/>
              </w:rPr>
            </w:pPr>
          </w:p>
          <w:p w14:paraId="213D4A95" w14:textId="77777777" w:rsidR="0098582E" w:rsidRDefault="0098582E">
            <w:pPr>
              <w:keepLines/>
              <w:spacing w:after="0"/>
              <w:jc w:val="center"/>
              <w:rPr>
                <w:rFonts w:ascii="Arial" w:hAnsi="Arial" w:cs="Arial"/>
                <w:color w:val="000000"/>
                <w:sz w:val="18"/>
                <w:szCs w:val="18"/>
                <w:lang w:val="en-US" w:eastAsia="zh-CN"/>
              </w:rPr>
            </w:pPr>
          </w:p>
          <w:p w14:paraId="4762F6B8" w14:textId="77777777" w:rsidR="0098582E" w:rsidRDefault="0098582E">
            <w:pPr>
              <w:keepLines/>
              <w:spacing w:after="0"/>
              <w:jc w:val="center"/>
              <w:rPr>
                <w:rFonts w:ascii="Arial" w:eastAsia="MS Mincho" w:hAnsi="Arial" w:cs="Arial"/>
                <w:color w:val="000000"/>
                <w:sz w:val="18"/>
                <w:szCs w:val="18"/>
                <w:highlight w:val="yellow"/>
                <w:lang w:val="en-US" w:eastAsia="ja-JP"/>
              </w:rPr>
            </w:pPr>
            <w:r>
              <w:rPr>
                <w:rFonts w:ascii="Arial" w:hAnsi="Arial" w:cs="Arial"/>
                <w:color w:val="000000"/>
                <w:sz w:val="18"/>
                <w:szCs w:val="18"/>
                <w:lang w:val="en-US" w:eastAsia="zh-CN"/>
              </w:rPr>
              <w:t>Per Band</w:t>
            </w:r>
          </w:p>
        </w:tc>
        <w:tc>
          <w:tcPr>
            <w:tcW w:w="529" w:type="pct"/>
            <w:tcBorders>
              <w:top w:val="single" w:sz="4" w:space="0" w:color="auto"/>
              <w:left w:val="single" w:sz="4" w:space="0" w:color="auto"/>
              <w:bottom w:val="single" w:sz="4" w:space="0" w:color="auto"/>
              <w:right w:val="single" w:sz="4" w:space="0" w:color="auto"/>
            </w:tcBorders>
          </w:tcPr>
          <w:p w14:paraId="3A9FBA59" w14:textId="77777777" w:rsidR="0098582E" w:rsidRDefault="0098582E">
            <w:pPr>
              <w:keepLines/>
              <w:spacing w:after="0"/>
              <w:jc w:val="center"/>
              <w:rPr>
                <w:rFonts w:ascii="Arial" w:hAnsi="Arial" w:cs="Arial"/>
                <w:color w:val="000000"/>
                <w:sz w:val="18"/>
                <w:szCs w:val="18"/>
                <w:lang w:val="en-US" w:eastAsia="zh-CN"/>
              </w:rPr>
            </w:pPr>
          </w:p>
        </w:tc>
        <w:tc>
          <w:tcPr>
            <w:tcW w:w="731" w:type="pct"/>
            <w:tcBorders>
              <w:top w:val="single" w:sz="4" w:space="0" w:color="auto"/>
              <w:left w:val="single" w:sz="4" w:space="0" w:color="auto"/>
              <w:bottom w:val="single" w:sz="4" w:space="0" w:color="auto"/>
              <w:right w:val="single" w:sz="4" w:space="0" w:color="auto"/>
            </w:tcBorders>
          </w:tcPr>
          <w:p w14:paraId="1CBCC971" w14:textId="77777777" w:rsidR="0098582E" w:rsidRDefault="0098582E">
            <w:pPr>
              <w:keepLines/>
              <w:spacing w:after="0"/>
              <w:rPr>
                <w:rFonts w:eastAsia="Malgun Gothic"/>
                <w:color w:val="000000"/>
                <w:lang w:val="en-US" w:eastAsia="ko-KR"/>
              </w:rPr>
            </w:pPr>
            <w:r>
              <w:rPr>
                <w:rFonts w:eastAsia="Malgun Gothic"/>
                <w:color w:val="000000"/>
                <w:kern w:val="2"/>
                <w:lang w:val="en-US" w:eastAsia="ko-KR"/>
              </w:rPr>
              <w:t>Optional with capability signaling</w:t>
            </w:r>
          </w:p>
          <w:p w14:paraId="1188B71D" w14:textId="77777777" w:rsidR="0098582E" w:rsidRDefault="0098582E">
            <w:pPr>
              <w:keepLines/>
              <w:spacing w:after="0"/>
              <w:rPr>
                <w:rFonts w:eastAsia="Malgun Gothic"/>
                <w:color w:val="000000"/>
                <w:lang w:val="en-US" w:eastAsia="ko-KR"/>
              </w:rPr>
            </w:pPr>
          </w:p>
        </w:tc>
      </w:tr>
    </w:tbl>
    <w:p w14:paraId="336E8EEE" w14:textId="77777777" w:rsidR="00374D96" w:rsidRDefault="00374D96" w:rsidP="001743DC">
      <w:pPr>
        <w:autoSpaceDE/>
        <w:spacing w:after="120"/>
        <w:ind w:left="1252" w:hangingChars="638" w:hanging="1252"/>
        <w:rPr>
          <w:rFonts w:eastAsia="Batang"/>
          <w:b/>
          <w:iCs/>
          <w:u w:val="single"/>
          <w:lang w:val="en-US" w:eastAsia="ko-KR"/>
        </w:rPr>
      </w:pPr>
    </w:p>
    <w:p w14:paraId="601ACA96" w14:textId="77777777" w:rsidR="001743DC" w:rsidRDefault="001743DC" w:rsidP="001743DC">
      <w:pPr>
        <w:autoSpaceDE/>
        <w:spacing w:after="120"/>
        <w:ind w:left="1252" w:hangingChars="638" w:hanging="1252"/>
        <w:rPr>
          <w:rFonts w:eastAsia="Batang"/>
          <w:b/>
          <w:iCs/>
          <w:u w:val="single"/>
        </w:rPr>
      </w:pPr>
      <w:r>
        <w:rPr>
          <w:rFonts w:eastAsia="Batang"/>
          <w:b/>
          <w:iCs/>
          <w:u w:val="single"/>
        </w:rPr>
        <w:t>UE Features for SBFD Random Access Operation</w:t>
      </w:r>
    </w:p>
    <w:p w14:paraId="3B813E1C" w14:textId="77777777" w:rsidR="0011380A" w:rsidRDefault="0011380A" w:rsidP="001743DC">
      <w:pPr>
        <w:autoSpaceDE/>
        <w:spacing w:after="120"/>
        <w:ind w:left="1252" w:hangingChars="638" w:hanging="1252"/>
        <w:rPr>
          <w:rFonts w:eastAsia="Batang"/>
          <w:b/>
          <w:iCs/>
          <w:u w:val="single"/>
          <w:lang w:val="en-US" w:eastAsia="ko-KR"/>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3501"/>
        <w:gridCol w:w="3402"/>
        <w:gridCol w:w="1157"/>
        <w:gridCol w:w="1339"/>
        <w:gridCol w:w="699"/>
        <w:gridCol w:w="1552"/>
        <w:gridCol w:w="1907"/>
      </w:tblGrid>
      <w:tr w:rsidR="0011380A" w14:paraId="6F2FA711" w14:textId="77777777" w:rsidTr="007047D2">
        <w:trPr>
          <w:trHeight w:val="20"/>
        </w:trPr>
        <w:tc>
          <w:tcPr>
            <w:tcW w:w="231" w:type="pct"/>
            <w:tcBorders>
              <w:top w:val="single" w:sz="4" w:space="0" w:color="auto"/>
              <w:left w:val="single" w:sz="4" w:space="0" w:color="auto"/>
              <w:bottom w:val="single" w:sz="4" w:space="0" w:color="auto"/>
              <w:right w:val="single" w:sz="4" w:space="0" w:color="auto"/>
            </w:tcBorders>
            <w:hideMark/>
          </w:tcPr>
          <w:p w14:paraId="39E126A8" w14:textId="77777777" w:rsidR="0011380A" w:rsidRDefault="0011380A">
            <w:pPr>
              <w:keepLines/>
              <w:spacing w:after="0"/>
              <w:rPr>
                <w:rFonts w:ascii="Arial" w:eastAsia="MS Mincho" w:hAnsi="Arial" w:cs="Arial"/>
                <w:color w:val="000000"/>
                <w:sz w:val="18"/>
                <w:szCs w:val="18"/>
                <w:lang w:val="en-US" w:eastAsia="ja-JP"/>
              </w:rPr>
            </w:pPr>
            <w:r>
              <w:rPr>
                <w:rFonts w:eastAsia="Malgun Gothic"/>
                <w:b/>
                <w:bCs/>
                <w:color w:val="000000"/>
                <w:sz w:val="18"/>
                <w:szCs w:val="18"/>
                <w:lang w:val="en-US"/>
              </w:rPr>
              <w:t>Index</w:t>
            </w:r>
          </w:p>
        </w:tc>
        <w:tc>
          <w:tcPr>
            <w:tcW w:w="1232" w:type="pct"/>
            <w:tcBorders>
              <w:top w:val="single" w:sz="4" w:space="0" w:color="auto"/>
              <w:left w:val="single" w:sz="4" w:space="0" w:color="auto"/>
              <w:bottom w:val="single" w:sz="4" w:space="0" w:color="auto"/>
              <w:right w:val="single" w:sz="4" w:space="0" w:color="auto"/>
            </w:tcBorders>
            <w:hideMark/>
          </w:tcPr>
          <w:p w14:paraId="0D94D65F" w14:textId="77777777" w:rsidR="0011380A" w:rsidRDefault="0011380A">
            <w:pPr>
              <w:keepLines/>
              <w:spacing w:after="0"/>
              <w:rPr>
                <w:rFonts w:ascii="Arial" w:hAnsi="Arial" w:cs="Arial"/>
                <w:color w:val="000000"/>
                <w:sz w:val="18"/>
                <w:szCs w:val="18"/>
                <w:lang w:val="en-US" w:eastAsia="zh-CN"/>
              </w:rPr>
            </w:pPr>
            <w:r>
              <w:rPr>
                <w:rFonts w:eastAsia="Malgun Gothic"/>
                <w:b/>
                <w:bCs/>
                <w:color w:val="000000"/>
                <w:sz w:val="18"/>
                <w:szCs w:val="18"/>
                <w:lang w:val="en-US"/>
              </w:rPr>
              <w:t>Feature group</w:t>
            </w:r>
          </w:p>
        </w:tc>
        <w:tc>
          <w:tcPr>
            <w:tcW w:w="1197" w:type="pct"/>
            <w:tcBorders>
              <w:top w:val="single" w:sz="4" w:space="0" w:color="auto"/>
              <w:left w:val="single" w:sz="4" w:space="0" w:color="auto"/>
              <w:bottom w:val="single" w:sz="4" w:space="0" w:color="auto"/>
              <w:right w:val="single" w:sz="4" w:space="0" w:color="auto"/>
            </w:tcBorders>
            <w:hideMark/>
          </w:tcPr>
          <w:p w14:paraId="21F0BE19" w14:textId="77777777" w:rsidR="0011380A" w:rsidRDefault="0011380A">
            <w:pPr>
              <w:spacing w:after="0"/>
              <w:jc w:val="center"/>
              <w:rPr>
                <w:rFonts w:ascii="Arial" w:eastAsia="MS Mincho" w:hAnsi="Arial" w:cs="Arial"/>
                <w:color w:val="000000"/>
                <w:sz w:val="18"/>
                <w:szCs w:val="18"/>
                <w:lang w:val="en-US" w:eastAsia="zh-CN"/>
              </w:rPr>
            </w:pPr>
            <w:r>
              <w:rPr>
                <w:rFonts w:eastAsia="Malgun Gothic"/>
                <w:b/>
                <w:bCs/>
                <w:color w:val="000000"/>
                <w:sz w:val="18"/>
                <w:szCs w:val="18"/>
                <w:lang w:val="en-US"/>
              </w:rPr>
              <w:t>Components</w:t>
            </w:r>
          </w:p>
        </w:tc>
        <w:tc>
          <w:tcPr>
            <w:tcW w:w="407" w:type="pct"/>
            <w:tcBorders>
              <w:top w:val="single" w:sz="4" w:space="0" w:color="auto"/>
              <w:left w:val="single" w:sz="4" w:space="0" w:color="auto"/>
              <w:bottom w:val="single" w:sz="4" w:space="0" w:color="auto"/>
              <w:right w:val="single" w:sz="4" w:space="0" w:color="auto"/>
            </w:tcBorders>
            <w:hideMark/>
          </w:tcPr>
          <w:p w14:paraId="2BB998C7" w14:textId="77777777" w:rsidR="0011380A" w:rsidRDefault="0011380A">
            <w:pPr>
              <w:keepLines/>
              <w:spacing w:after="0"/>
              <w:jc w:val="center"/>
              <w:rPr>
                <w:rFonts w:ascii="Arial" w:hAnsi="Arial" w:cs="Arial"/>
                <w:color w:val="000000"/>
                <w:sz w:val="18"/>
                <w:szCs w:val="18"/>
                <w:lang w:val="en-US" w:eastAsia="zh-CN"/>
              </w:rPr>
            </w:pPr>
            <w:r>
              <w:rPr>
                <w:rFonts w:eastAsia="Malgun Gothic"/>
                <w:b/>
                <w:bCs/>
                <w:color w:val="000000"/>
                <w:sz w:val="18"/>
                <w:szCs w:val="18"/>
                <w:lang w:val="en-US"/>
              </w:rPr>
              <w:t>Prerequisite feature groups</w:t>
            </w:r>
          </w:p>
        </w:tc>
        <w:tc>
          <w:tcPr>
            <w:tcW w:w="471" w:type="pct"/>
            <w:tcBorders>
              <w:top w:val="single" w:sz="4" w:space="0" w:color="auto"/>
              <w:left w:val="single" w:sz="4" w:space="0" w:color="auto"/>
              <w:bottom w:val="single" w:sz="4" w:space="0" w:color="auto"/>
              <w:right w:val="single" w:sz="4" w:space="0" w:color="auto"/>
            </w:tcBorders>
            <w:hideMark/>
          </w:tcPr>
          <w:p w14:paraId="0A26E004" w14:textId="77777777" w:rsidR="0011380A" w:rsidRDefault="0011380A">
            <w:pPr>
              <w:keepLines/>
              <w:spacing w:after="0"/>
              <w:jc w:val="center"/>
              <w:rPr>
                <w:rFonts w:ascii="Arial" w:hAnsi="Arial" w:cs="Arial"/>
                <w:color w:val="000000"/>
                <w:sz w:val="18"/>
                <w:szCs w:val="18"/>
                <w:lang w:val="en-US" w:eastAsia="zh-CN"/>
              </w:rPr>
            </w:pPr>
            <w:r>
              <w:rPr>
                <w:rFonts w:eastAsia="Malgun Gothic"/>
                <w:b/>
                <w:bCs/>
                <w:color w:val="000000"/>
                <w:sz w:val="18"/>
                <w:szCs w:val="18"/>
                <w:lang w:val="en-US"/>
              </w:rPr>
              <w:t>Consequence if the feature is not supported by the UE</w:t>
            </w:r>
          </w:p>
        </w:tc>
        <w:tc>
          <w:tcPr>
            <w:tcW w:w="246" w:type="pct"/>
            <w:tcBorders>
              <w:top w:val="single" w:sz="4" w:space="0" w:color="auto"/>
              <w:left w:val="single" w:sz="4" w:space="0" w:color="auto"/>
              <w:bottom w:val="single" w:sz="4" w:space="0" w:color="auto"/>
              <w:right w:val="single" w:sz="4" w:space="0" w:color="auto"/>
            </w:tcBorders>
          </w:tcPr>
          <w:p w14:paraId="106CA524" w14:textId="77777777" w:rsidR="0011380A" w:rsidRDefault="0011380A">
            <w:pPr>
              <w:autoSpaceDE/>
              <w:spacing w:after="0"/>
              <w:jc w:val="center"/>
              <w:rPr>
                <w:rFonts w:ascii="Arial" w:eastAsia="Malgun Gothic" w:hAnsi="Arial" w:cs="Arial"/>
                <w:b/>
                <w:bCs/>
                <w:color w:val="000000"/>
                <w:sz w:val="18"/>
                <w:szCs w:val="18"/>
                <w:lang w:val="en-US" w:eastAsia="ko-KR"/>
              </w:rPr>
            </w:pPr>
            <w:r>
              <w:rPr>
                <w:rFonts w:ascii="Arial" w:eastAsia="Malgun Gothic" w:hAnsi="Arial" w:cs="Arial"/>
                <w:b/>
                <w:bCs/>
                <w:color w:val="000000"/>
                <w:sz w:val="18"/>
                <w:szCs w:val="18"/>
                <w:lang w:val="en-US"/>
              </w:rPr>
              <w:t>Type</w:t>
            </w:r>
          </w:p>
          <w:p w14:paraId="33080595" w14:textId="77777777" w:rsidR="0011380A" w:rsidRDefault="0011380A">
            <w:pPr>
              <w:keepLines/>
              <w:spacing w:after="0"/>
              <w:jc w:val="center"/>
              <w:rPr>
                <w:rFonts w:ascii="Arial" w:eastAsia="MS Mincho" w:hAnsi="Arial" w:cs="Arial"/>
                <w:color w:val="000000"/>
                <w:sz w:val="18"/>
                <w:szCs w:val="18"/>
                <w:highlight w:val="yellow"/>
                <w:lang w:val="en-US" w:eastAsia="ja-JP"/>
              </w:rPr>
            </w:pPr>
          </w:p>
        </w:tc>
        <w:tc>
          <w:tcPr>
            <w:tcW w:w="546" w:type="pct"/>
            <w:tcBorders>
              <w:top w:val="single" w:sz="4" w:space="0" w:color="auto"/>
              <w:left w:val="single" w:sz="4" w:space="0" w:color="auto"/>
              <w:bottom w:val="single" w:sz="4" w:space="0" w:color="auto"/>
              <w:right w:val="single" w:sz="4" w:space="0" w:color="auto"/>
            </w:tcBorders>
            <w:hideMark/>
          </w:tcPr>
          <w:p w14:paraId="55CB051C" w14:textId="77777777" w:rsidR="0011380A" w:rsidRDefault="0011380A">
            <w:pPr>
              <w:keepLines/>
              <w:spacing w:after="0"/>
              <w:jc w:val="center"/>
              <w:rPr>
                <w:rFonts w:ascii="Arial" w:hAnsi="Arial" w:cs="Arial"/>
                <w:color w:val="000000"/>
                <w:sz w:val="18"/>
                <w:szCs w:val="18"/>
                <w:lang w:val="en-US" w:eastAsia="zh-CN"/>
              </w:rPr>
            </w:pPr>
            <w:r>
              <w:rPr>
                <w:rFonts w:ascii="Arial" w:eastAsia="Malgun Gothic" w:hAnsi="Arial" w:cs="Arial"/>
                <w:b/>
                <w:bCs/>
                <w:color w:val="000000"/>
                <w:sz w:val="18"/>
                <w:szCs w:val="18"/>
                <w:lang w:val="en-US"/>
              </w:rPr>
              <w:t>Need of FR1/FR2 differentiation</w:t>
            </w:r>
          </w:p>
        </w:tc>
        <w:tc>
          <w:tcPr>
            <w:tcW w:w="671" w:type="pct"/>
            <w:tcBorders>
              <w:top w:val="single" w:sz="4" w:space="0" w:color="auto"/>
              <w:left w:val="single" w:sz="4" w:space="0" w:color="auto"/>
              <w:bottom w:val="single" w:sz="4" w:space="0" w:color="auto"/>
              <w:right w:val="single" w:sz="4" w:space="0" w:color="auto"/>
            </w:tcBorders>
          </w:tcPr>
          <w:p w14:paraId="688FF729" w14:textId="77777777" w:rsidR="0011380A" w:rsidRDefault="0011380A">
            <w:pPr>
              <w:keepLines/>
              <w:spacing w:after="0"/>
              <w:rPr>
                <w:rFonts w:ascii="Arial" w:eastAsia="Malgun Gothic" w:hAnsi="Arial" w:cs="Arial"/>
                <w:b/>
                <w:bCs/>
                <w:color w:val="000000"/>
                <w:sz w:val="18"/>
                <w:szCs w:val="18"/>
                <w:lang w:val="en-US" w:eastAsia="ko-KR"/>
              </w:rPr>
            </w:pPr>
          </w:p>
          <w:p w14:paraId="7609C0A0" w14:textId="77777777" w:rsidR="0011380A" w:rsidRDefault="0011380A">
            <w:pPr>
              <w:keepLines/>
              <w:spacing w:after="0"/>
              <w:rPr>
                <w:rFonts w:ascii="Arial" w:hAnsi="Arial" w:cs="Arial"/>
                <w:color w:val="000000"/>
                <w:sz w:val="18"/>
                <w:szCs w:val="18"/>
                <w:lang w:val="en-US" w:eastAsia="ja-JP"/>
              </w:rPr>
            </w:pPr>
            <w:r>
              <w:rPr>
                <w:rFonts w:ascii="Arial" w:eastAsia="Malgun Gothic" w:hAnsi="Arial" w:cs="Arial"/>
                <w:b/>
                <w:bCs/>
                <w:color w:val="000000"/>
                <w:sz w:val="18"/>
                <w:szCs w:val="18"/>
                <w:lang w:val="en-US"/>
              </w:rPr>
              <w:t>Mandatory/Optional</w:t>
            </w:r>
          </w:p>
        </w:tc>
      </w:tr>
      <w:tr w:rsidR="0011380A" w14:paraId="3A331A4B" w14:textId="77777777" w:rsidTr="007047D2">
        <w:trPr>
          <w:trHeight w:val="20"/>
        </w:trPr>
        <w:tc>
          <w:tcPr>
            <w:tcW w:w="231" w:type="pct"/>
            <w:tcBorders>
              <w:top w:val="single" w:sz="4" w:space="0" w:color="auto"/>
              <w:left w:val="single" w:sz="4" w:space="0" w:color="auto"/>
              <w:bottom w:val="single" w:sz="4" w:space="0" w:color="auto"/>
              <w:right w:val="single" w:sz="4" w:space="0" w:color="auto"/>
            </w:tcBorders>
            <w:vAlign w:val="center"/>
            <w:hideMark/>
          </w:tcPr>
          <w:p w14:paraId="12293B94" w14:textId="77777777" w:rsidR="0011380A" w:rsidRDefault="0011380A">
            <w:pPr>
              <w:keepLines/>
              <w:spacing w:after="0"/>
              <w:rPr>
                <w:rFonts w:ascii="Arial" w:eastAsia="MS Mincho" w:hAnsi="Arial" w:cs="Arial"/>
                <w:color w:val="000000"/>
                <w:sz w:val="18"/>
                <w:szCs w:val="18"/>
                <w:lang w:val="en-US" w:eastAsia="zh-CN"/>
              </w:rPr>
            </w:pPr>
            <w:r>
              <w:rPr>
                <w:rFonts w:eastAsia="Malgun Gothic"/>
                <w:color w:val="000000"/>
                <w:sz w:val="18"/>
                <w:szCs w:val="18"/>
                <w:lang w:val="en-US"/>
              </w:rPr>
              <w:t>X-3</w:t>
            </w:r>
          </w:p>
        </w:tc>
        <w:tc>
          <w:tcPr>
            <w:tcW w:w="1232" w:type="pct"/>
            <w:tcBorders>
              <w:top w:val="single" w:sz="4" w:space="0" w:color="auto"/>
              <w:left w:val="single" w:sz="4" w:space="0" w:color="auto"/>
              <w:bottom w:val="single" w:sz="4" w:space="0" w:color="auto"/>
              <w:right w:val="single" w:sz="4" w:space="0" w:color="auto"/>
            </w:tcBorders>
            <w:vAlign w:val="center"/>
            <w:hideMark/>
          </w:tcPr>
          <w:p w14:paraId="52DF4EBE" w14:textId="77777777" w:rsidR="0011380A" w:rsidRDefault="0011380A">
            <w:pPr>
              <w:keepLines/>
              <w:spacing w:after="0"/>
              <w:rPr>
                <w:rFonts w:ascii="Arial" w:eastAsia="Yu Mincho" w:hAnsi="Arial" w:cs="Arial"/>
                <w:color w:val="FF0000"/>
                <w:sz w:val="18"/>
                <w:szCs w:val="18"/>
                <w:lang w:val="en-US" w:eastAsia="ja-JP"/>
              </w:rPr>
            </w:pPr>
            <w:r>
              <w:rPr>
                <w:rFonts w:eastAsia="Malgun Gothic"/>
                <w:color w:val="000000"/>
                <w:lang w:val="en-US"/>
              </w:rPr>
              <w:t>SBFD random access operation based on one single RACH configuration in RRC_IDLE/INACTIVE/CONNECTED mode</w:t>
            </w:r>
          </w:p>
        </w:tc>
        <w:tc>
          <w:tcPr>
            <w:tcW w:w="1197" w:type="pct"/>
            <w:tcBorders>
              <w:top w:val="single" w:sz="4" w:space="0" w:color="auto"/>
              <w:left w:val="single" w:sz="4" w:space="0" w:color="auto"/>
              <w:bottom w:val="single" w:sz="4" w:space="0" w:color="auto"/>
              <w:right w:val="single" w:sz="4" w:space="0" w:color="auto"/>
            </w:tcBorders>
            <w:vAlign w:val="center"/>
            <w:hideMark/>
          </w:tcPr>
          <w:p w14:paraId="5BDCAEC8" w14:textId="77777777" w:rsidR="0011380A" w:rsidRDefault="0011380A" w:rsidP="007047D2">
            <w:pPr>
              <w:numPr>
                <w:ilvl w:val="0"/>
                <w:numId w:val="87"/>
              </w:numPr>
              <w:overflowPunct/>
              <w:autoSpaceDE/>
              <w:adjustRightInd/>
              <w:spacing w:after="0"/>
              <w:rPr>
                <w:rFonts w:eastAsia="Yu Mincho"/>
                <w:lang w:val="en-US"/>
              </w:rPr>
            </w:pPr>
            <w:r>
              <w:rPr>
                <w:lang w:val="en-US" w:eastAsia="zh-CN"/>
              </w:rPr>
              <w:t>Support of reinterpretation of frequency offset of lowest RO</w:t>
            </w:r>
          </w:p>
          <w:p w14:paraId="3C2A0DBE" w14:textId="77777777" w:rsidR="0011380A" w:rsidRDefault="0011380A" w:rsidP="007047D2">
            <w:pPr>
              <w:pStyle w:val="ListParagraph"/>
              <w:numPr>
                <w:ilvl w:val="0"/>
                <w:numId w:val="87"/>
              </w:numPr>
              <w:spacing w:before="60"/>
              <w:rPr>
                <w:rFonts w:eastAsia="Malgun Gothic"/>
                <w:color w:val="000000"/>
                <w:kern w:val="2"/>
                <w:sz w:val="20"/>
                <w:szCs w:val="20"/>
                <w:lang w:val="en-US" w:eastAsia="ko-KR"/>
              </w:rPr>
            </w:pPr>
            <w:r>
              <w:rPr>
                <w:color w:val="000000"/>
                <w:kern w:val="2"/>
                <w:sz w:val="20"/>
                <w:szCs w:val="20"/>
                <w:lang w:eastAsia="ko-KR"/>
              </w:rPr>
              <w:t>Support of separate power control parameters for PRACH transmission in additional ROs</w:t>
            </w:r>
          </w:p>
          <w:p w14:paraId="345DF8C2" w14:textId="77777777" w:rsidR="0011380A" w:rsidRDefault="0011380A" w:rsidP="007047D2">
            <w:pPr>
              <w:pStyle w:val="ListParagraph"/>
              <w:numPr>
                <w:ilvl w:val="0"/>
                <w:numId w:val="87"/>
              </w:numPr>
              <w:spacing w:before="60"/>
              <w:rPr>
                <w:color w:val="000000"/>
                <w:kern w:val="2"/>
                <w:sz w:val="20"/>
                <w:szCs w:val="20"/>
                <w:lang w:eastAsia="ko-KR"/>
              </w:rPr>
            </w:pPr>
            <w:r>
              <w:rPr>
                <w:color w:val="000000"/>
                <w:kern w:val="2"/>
                <w:sz w:val="20"/>
                <w:szCs w:val="20"/>
                <w:lang w:eastAsia="ko-KR"/>
              </w:rPr>
              <w:t xml:space="preserve">Support valid additional ROs determination, including reinterpretation of </w:t>
            </w:r>
            <w:r>
              <w:rPr>
                <w:i/>
                <w:iCs/>
                <w:color w:val="000000"/>
                <w:kern w:val="2"/>
                <w:sz w:val="20"/>
                <w:szCs w:val="20"/>
                <w:lang w:eastAsia="ko-KR"/>
              </w:rPr>
              <w:t xml:space="preserve">msg1-FrequencyStart </w:t>
            </w:r>
            <w:r>
              <w:rPr>
                <w:color w:val="000000"/>
                <w:kern w:val="2"/>
                <w:sz w:val="20"/>
                <w:szCs w:val="20"/>
                <w:lang w:eastAsia="ko-KR"/>
              </w:rPr>
              <w:t xml:space="preserve">in </w:t>
            </w:r>
            <w:r>
              <w:rPr>
                <w:i/>
                <w:iCs/>
                <w:color w:val="000000"/>
                <w:kern w:val="2"/>
                <w:sz w:val="20"/>
                <w:szCs w:val="20"/>
                <w:lang w:eastAsia="ko-KR"/>
              </w:rPr>
              <w:t>rach-ConfigCommon</w:t>
            </w:r>
            <w:r>
              <w:rPr>
                <w:color w:val="000000"/>
                <w:kern w:val="2"/>
                <w:sz w:val="20"/>
                <w:szCs w:val="20"/>
                <w:lang w:eastAsia="ko-KR"/>
              </w:rPr>
              <w:t>.</w:t>
            </w:r>
          </w:p>
          <w:p w14:paraId="141CEFF0" w14:textId="77777777" w:rsidR="0011380A" w:rsidRDefault="0011380A" w:rsidP="007047D2">
            <w:pPr>
              <w:numPr>
                <w:ilvl w:val="0"/>
                <w:numId w:val="87"/>
              </w:numPr>
              <w:overflowPunct/>
              <w:autoSpaceDE/>
              <w:adjustRightInd/>
              <w:spacing w:after="0"/>
              <w:rPr>
                <w:rFonts w:eastAsia="Yu Mincho"/>
                <w:lang w:val="en-US"/>
              </w:rPr>
            </w:pPr>
            <w:r>
              <w:rPr>
                <w:rFonts w:eastAsia="Yu Mincho"/>
                <w:lang w:val="en-US"/>
              </w:rPr>
              <w:t>Support of separate mapping of SSB and additional RO</w:t>
            </w:r>
            <w:r>
              <w:rPr>
                <w:lang w:val="en-US" w:eastAsia="zh-CN"/>
              </w:rPr>
              <w:t xml:space="preserve">s, and </w:t>
            </w:r>
            <w:r>
              <w:rPr>
                <w:rFonts w:eastAsia="Yu Mincho"/>
                <w:lang w:val="en-US"/>
              </w:rPr>
              <w:t>separate determination of the association period and association pattern period</w:t>
            </w:r>
            <w:r>
              <w:rPr>
                <w:lang w:val="en-US" w:eastAsia="zh-CN"/>
              </w:rPr>
              <w:t>.</w:t>
            </w:r>
          </w:p>
        </w:tc>
        <w:tc>
          <w:tcPr>
            <w:tcW w:w="407" w:type="pct"/>
            <w:tcBorders>
              <w:top w:val="single" w:sz="4" w:space="0" w:color="auto"/>
              <w:left w:val="single" w:sz="4" w:space="0" w:color="auto"/>
              <w:bottom w:val="single" w:sz="4" w:space="0" w:color="auto"/>
              <w:right w:val="single" w:sz="4" w:space="0" w:color="auto"/>
            </w:tcBorders>
            <w:vAlign w:val="center"/>
            <w:hideMark/>
          </w:tcPr>
          <w:p w14:paraId="352D8C46" w14:textId="77777777" w:rsidR="0011380A" w:rsidRDefault="0011380A">
            <w:pPr>
              <w:jc w:val="center"/>
              <w:rPr>
                <w:rFonts w:ascii="Arial" w:eastAsia="MS Mincho" w:hAnsi="Arial" w:cs="Arial"/>
                <w:color w:val="000000"/>
                <w:sz w:val="18"/>
                <w:szCs w:val="18"/>
                <w:lang w:val="en-US" w:eastAsia="ja-JP"/>
              </w:rPr>
            </w:pPr>
            <w:r>
              <w:rPr>
                <w:rFonts w:eastAsia="Malgun Gothic"/>
                <w:color w:val="000000"/>
                <w:sz w:val="18"/>
                <w:szCs w:val="18"/>
                <w:lang w:val="en-US"/>
              </w:rPr>
              <w:t>X-1</w:t>
            </w:r>
          </w:p>
        </w:tc>
        <w:tc>
          <w:tcPr>
            <w:tcW w:w="471" w:type="pct"/>
            <w:tcBorders>
              <w:top w:val="single" w:sz="4" w:space="0" w:color="auto"/>
              <w:left w:val="single" w:sz="4" w:space="0" w:color="auto"/>
              <w:bottom w:val="single" w:sz="4" w:space="0" w:color="auto"/>
              <w:right w:val="single" w:sz="4" w:space="0" w:color="auto"/>
            </w:tcBorders>
            <w:vAlign w:val="center"/>
            <w:hideMark/>
          </w:tcPr>
          <w:p w14:paraId="2F6B3B36" w14:textId="77777777" w:rsidR="0011380A" w:rsidRDefault="0011380A">
            <w:pPr>
              <w:keepLines/>
              <w:spacing w:after="0"/>
              <w:rPr>
                <w:rFonts w:ascii="Arial" w:eastAsia="Yu Mincho" w:hAnsi="Arial" w:cs="Arial"/>
                <w:color w:val="000000"/>
                <w:lang w:val="en-US" w:eastAsia="ja-JP"/>
              </w:rPr>
            </w:pPr>
            <w:r>
              <w:rPr>
                <w:rFonts w:eastAsia="Malgun Gothic"/>
                <w:color w:val="000000"/>
                <w:lang w:val="en-US"/>
              </w:rPr>
              <w:t>RACH Configuration Option 1 is not supported</w:t>
            </w:r>
          </w:p>
        </w:tc>
        <w:tc>
          <w:tcPr>
            <w:tcW w:w="246" w:type="pct"/>
            <w:tcBorders>
              <w:top w:val="single" w:sz="4" w:space="0" w:color="auto"/>
              <w:left w:val="single" w:sz="4" w:space="0" w:color="auto"/>
              <w:bottom w:val="single" w:sz="4" w:space="0" w:color="auto"/>
              <w:right w:val="single" w:sz="4" w:space="0" w:color="auto"/>
            </w:tcBorders>
            <w:vAlign w:val="center"/>
            <w:hideMark/>
          </w:tcPr>
          <w:p w14:paraId="3FCB6208" w14:textId="77777777" w:rsidR="0011380A" w:rsidRDefault="0011380A">
            <w:pPr>
              <w:keepLines/>
              <w:spacing w:after="0"/>
              <w:jc w:val="center"/>
              <w:rPr>
                <w:rFonts w:ascii="Arial" w:eastAsia="MS Mincho" w:hAnsi="Arial" w:cs="Arial"/>
                <w:color w:val="000000"/>
                <w:sz w:val="18"/>
                <w:szCs w:val="18"/>
                <w:lang w:val="en-US" w:eastAsia="ja-JP"/>
              </w:rPr>
            </w:pPr>
            <w:r>
              <w:rPr>
                <w:rFonts w:ascii="Arial" w:hAnsi="Arial" w:cs="Arial"/>
                <w:color w:val="000000"/>
                <w:sz w:val="18"/>
                <w:szCs w:val="18"/>
                <w:lang w:val="en-US" w:eastAsia="zh-CN"/>
              </w:rPr>
              <w:t>Per Band</w:t>
            </w:r>
          </w:p>
        </w:tc>
        <w:tc>
          <w:tcPr>
            <w:tcW w:w="546" w:type="pct"/>
            <w:tcBorders>
              <w:top w:val="single" w:sz="4" w:space="0" w:color="auto"/>
              <w:left w:val="single" w:sz="4" w:space="0" w:color="auto"/>
              <w:bottom w:val="single" w:sz="4" w:space="0" w:color="auto"/>
              <w:right w:val="single" w:sz="4" w:space="0" w:color="auto"/>
            </w:tcBorders>
            <w:vAlign w:val="center"/>
            <w:hideMark/>
          </w:tcPr>
          <w:p w14:paraId="787C9775" w14:textId="77777777" w:rsidR="0011380A" w:rsidRDefault="0011380A">
            <w:pPr>
              <w:keepLines/>
              <w:spacing w:after="0"/>
              <w:jc w:val="center"/>
              <w:rPr>
                <w:rFonts w:ascii="Arial" w:hAnsi="Arial" w:cs="Arial"/>
                <w:color w:val="000000"/>
                <w:sz w:val="18"/>
                <w:szCs w:val="18"/>
                <w:lang w:val="en-US" w:eastAsia="zh-CN"/>
              </w:rPr>
            </w:pPr>
            <w:r>
              <w:rPr>
                <w:rFonts w:eastAsia="Malgun Gothic"/>
                <w:color w:val="000000"/>
                <w:lang w:val="en-US"/>
              </w:rPr>
              <w:t>TDD only</w:t>
            </w:r>
          </w:p>
        </w:tc>
        <w:tc>
          <w:tcPr>
            <w:tcW w:w="671" w:type="pct"/>
            <w:tcBorders>
              <w:top w:val="single" w:sz="4" w:space="0" w:color="auto"/>
              <w:left w:val="single" w:sz="4" w:space="0" w:color="auto"/>
              <w:bottom w:val="single" w:sz="4" w:space="0" w:color="auto"/>
              <w:right w:val="single" w:sz="4" w:space="0" w:color="auto"/>
            </w:tcBorders>
            <w:vAlign w:val="center"/>
            <w:hideMark/>
          </w:tcPr>
          <w:p w14:paraId="5ECB5971" w14:textId="77777777" w:rsidR="0011380A" w:rsidRDefault="0011380A">
            <w:pPr>
              <w:keepLines/>
              <w:spacing w:after="0"/>
              <w:rPr>
                <w:rFonts w:ascii="Arial" w:hAnsi="Arial" w:cs="Arial"/>
                <w:color w:val="000000"/>
                <w:sz w:val="18"/>
                <w:szCs w:val="18"/>
                <w:lang w:val="en-US" w:eastAsia="ja-JP"/>
              </w:rPr>
            </w:pPr>
            <w:r>
              <w:rPr>
                <w:rFonts w:eastAsia="Malgun Gothic"/>
                <w:color w:val="000000"/>
                <w:lang w:val="en-US"/>
              </w:rPr>
              <w:t>Optional with capability signaling</w:t>
            </w:r>
          </w:p>
        </w:tc>
      </w:tr>
      <w:tr w:rsidR="0011380A" w14:paraId="6D620ACB" w14:textId="77777777" w:rsidTr="007047D2">
        <w:trPr>
          <w:trHeight w:val="20"/>
        </w:trPr>
        <w:tc>
          <w:tcPr>
            <w:tcW w:w="231" w:type="pct"/>
            <w:tcBorders>
              <w:top w:val="single" w:sz="4" w:space="0" w:color="auto"/>
              <w:left w:val="single" w:sz="4" w:space="0" w:color="auto"/>
              <w:bottom w:val="single" w:sz="4" w:space="0" w:color="auto"/>
              <w:right w:val="single" w:sz="4" w:space="0" w:color="auto"/>
            </w:tcBorders>
            <w:vAlign w:val="center"/>
            <w:hideMark/>
          </w:tcPr>
          <w:p w14:paraId="55848BB5" w14:textId="77777777" w:rsidR="0011380A" w:rsidRDefault="0011380A">
            <w:pPr>
              <w:keepLines/>
              <w:spacing w:after="0"/>
              <w:rPr>
                <w:rFonts w:ascii="Arial" w:eastAsia="MS Mincho" w:hAnsi="Arial" w:cs="Arial"/>
                <w:color w:val="000000"/>
                <w:sz w:val="18"/>
                <w:szCs w:val="18"/>
                <w:lang w:val="en-US" w:eastAsia="ja-JP"/>
              </w:rPr>
            </w:pPr>
            <w:r>
              <w:rPr>
                <w:rFonts w:eastAsia="Malgun Gothic"/>
                <w:color w:val="000000"/>
                <w:sz w:val="18"/>
                <w:szCs w:val="18"/>
                <w:lang w:val="en-US"/>
              </w:rPr>
              <w:t>X-4</w:t>
            </w:r>
          </w:p>
        </w:tc>
        <w:tc>
          <w:tcPr>
            <w:tcW w:w="1232" w:type="pct"/>
            <w:tcBorders>
              <w:top w:val="single" w:sz="4" w:space="0" w:color="auto"/>
              <w:left w:val="single" w:sz="4" w:space="0" w:color="auto"/>
              <w:bottom w:val="single" w:sz="4" w:space="0" w:color="auto"/>
              <w:right w:val="single" w:sz="4" w:space="0" w:color="auto"/>
            </w:tcBorders>
            <w:vAlign w:val="center"/>
            <w:hideMark/>
          </w:tcPr>
          <w:p w14:paraId="58F07E23" w14:textId="77777777" w:rsidR="0011380A" w:rsidRDefault="0011380A">
            <w:pPr>
              <w:keepLines/>
              <w:spacing w:after="0"/>
              <w:rPr>
                <w:rFonts w:eastAsia="Malgun Gothic"/>
                <w:b/>
                <w:bCs/>
                <w:color w:val="000000"/>
                <w:lang w:val="en-US" w:eastAsia="ko-KR"/>
              </w:rPr>
            </w:pPr>
            <w:r>
              <w:rPr>
                <w:rFonts w:eastAsia="Malgun Gothic"/>
                <w:color w:val="000000"/>
                <w:lang w:val="en-US"/>
              </w:rPr>
              <w:t xml:space="preserve">SBFD random access operation based on two separate RACH configurations, including one legacy RACH configuration and one additional RACH configuration in RRC_IDLE/INACTIVE/CONNECTED mode </w:t>
            </w:r>
          </w:p>
        </w:tc>
        <w:tc>
          <w:tcPr>
            <w:tcW w:w="1197" w:type="pct"/>
            <w:tcBorders>
              <w:top w:val="single" w:sz="4" w:space="0" w:color="auto"/>
              <w:left w:val="single" w:sz="4" w:space="0" w:color="auto"/>
              <w:bottom w:val="single" w:sz="4" w:space="0" w:color="auto"/>
              <w:right w:val="single" w:sz="4" w:space="0" w:color="auto"/>
            </w:tcBorders>
            <w:vAlign w:val="center"/>
            <w:hideMark/>
          </w:tcPr>
          <w:p w14:paraId="1D23E753" w14:textId="77777777" w:rsidR="0011380A" w:rsidRDefault="0011380A" w:rsidP="007047D2">
            <w:pPr>
              <w:pStyle w:val="ListParagraph"/>
              <w:numPr>
                <w:ilvl w:val="0"/>
                <w:numId w:val="88"/>
              </w:numPr>
              <w:spacing w:before="60"/>
              <w:rPr>
                <w:rFonts w:eastAsia="Malgun Gothic"/>
                <w:color w:val="000000"/>
                <w:kern w:val="2"/>
                <w:sz w:val="20"/>
                <w:szCs w:val="18"/>
                <w:lang w:eastAsia="ko-KR"/>
              </w:rPr>
            </w:pPr>
            <w:r>
              <w:rPr>
                <w:color w:val="000000"/>
                <w:kern w:val="2"/>
                <w:sz w:val="20"/>
                <w:szCs w:val="18"/>
                <w:lang w:eastAsia="ko-KR"/>
              </w:rPr>
              <w:t>Support of separate power control parameters for PRACH transmission in additional ROs</w:t>
            </w:r>
          </w:p>
          <w:p w14:paraId="056E1021" w14:textId="77777777" w:rsidR="0011380A" w:rsidRDefault="0011380A" w:rsidP="007047D2">
            <w:pPr>
              <w:pStyle w:val="ListParagraph"/>
              <w:numPr>
                <w:ilvl w:val="0"/>
                <w:numId w:val="88"/>
              </w:numPr>
              <w:spacing w:before="60"/>
              <w:rPr>
                <w:color w:val="000000"/>
                <w:kern w:val="2"/>
                <w:sz w:val="20"/>
                <w:szCs w:val="18"/>
                <w:lang w:eastAsia="ko-KR"/>
              </w:rPr>
            </w:pPr>
            <w:r>
              <w:rPr>
                <w:color w:val="000000"/>
                <w:kern w:val="2"/>
                <w:sz w:val="20"/>
                <w:szCs w:val="18"/>
                <w:lang w:eastAsia="ko-KR"/>
              </w:rPr>
              <w:t>Support valid additional ROs determination.</w:t>
            </w:r>
          </w:p>
          <w:p w14:paraId="6A6D8592" w14:textId="77777777" w:rsidR="0011380A" w:rsidRDefault="0011380A" w:rsidP="007047D2">
            <w:pPr>
              <w:pStyle w:val="ListParagraph"/>
              <w:numPr>
                <w:ilvl w:val="0"/>
                <w:numId w:val="88"/>
              </w:numPr>
              <w:spacing w:before="60"/>
              <w:rPr>
                <w:color w:val="000000"/>
                <w:kern w:val="2"/>
                <w:sz w:val="20"/>
                <w:szCs w:val="18"/>
                <w:lang w:eastAsia="ko-KR"/>
              </w:rPr>
            </w:pPr>
            <w:r>
              <w:rPr>
                <w:color w:val="000000"/>
                <w:kern w:val="2"/>
                <w:sz w:val="20"/>
                <w:szCs w:val="18"/>
                <w:lang w:eastAsia="ko-KR"/>
              </w:rPr>
              <w:t>Support separate association periods and association pattern periods determination for additional ROs and legacy ROs.</w:t>
            </w:r>
          </w:p>
          <w:p w14:paraId="06AA2C1A" w14:textId="77777777" w:rsidR="0011380A" w:rsidRDefault="0011380A" w:rsidP="007047D2">
            <w:pPr>
              <w:pStyle w:val="ListParagraph"/>
              <w:numPr>
                <w:ilvl w:val="0"/>
                <w:numId w:val="88"/>
              </w:numPr>
              <w:spacing w:before="60"/>
              <w:rPr>
                <w:color w:val="000000"/>
                <w:kern w:val="2"/>
                <w:sz w:val="20"/>
                <w:szCs w:val="18"/>
                <w:lang w:eastAsia="ko-KR"/>
              </w:rPr>
            </w:pPr>
            <w:r>
              <w:rPr>
                <w:color w:val="000000"/>
                <w:kern w:val="2"/>
                <w:sz w:val="20"/>
                <w:szCs w:val="18"/>
                <w:lang w:eastAsia="ko-KR"/>
              </w:rPr>
              <w:t>Support separate SSB-to-RO mapping for the valid additional ROs.</w:t>
            </w:r>
          </w:p>
          <w:p w14:paraId="496A90CD" w14:textId="77777777" w:rsidR="0011380A" w:rsidRDefault="0011380A" w:rsidP="007047D2">
            <w:pPr>
              <w:pStyle w:val="ListParagraph"/>
              <w:numPr>
                <w:ilvl w:val="0"/>
                <w:numId w:val="88"/>
              </w:numPr>
              <w:spacing w:before="60"/>
              <w:rPr>
                <w:color w:val="000000"/>
                <w:kern w:val="2"/>
                <w:sz w:val="20"/>
                <w:szCs w:val="18"/>
                <w:lang w:eastAsia="ko-KR"/>
              </w:rPr>
            </w:pPr>
            <w:r>
              <w:rPr>
                <w:color w:val="000000"/>
                <w:kern w:val="2"/>
                <w:sz w:val="20"/>
                <w:szCs w:val="18"/>
                <w:lang w:eastAsia="ko-KR"/>
              </w:rPr>
              <w:t>Support of valid RO across SBFD and non-SBFD symbols</w:t>
            </w:r>
          </w:p>
        </w:tc>
        <w:tc>
          <w:tcPr>
            <w:tcW w:w="407" w:type="pct"/>
            <w:tcBorders>
              <w:top w:val="single" w:sz="4" w:space="0" w:color="auto"/>
              <w:left w:val="single" w:sz="4" w:space="0" w:color="auto"/>
              <w:bottom w:val="single" w:sz="4" w:space="0" w:color="auto"/>
              <w:right w:val="single" w:sz="4" w:space="0" w:color="auto"/>
            </w:tcBorders>
            <w:vAlign w:val="center"/>
            <w:hideMark/>
          </w:tcPr>
          <w:p w14:paraId="1841DA86" w14:textId="77777777" w:rsidR="0011380A" w:rsidRDefault="0011380A">
            <w:pPr>
              <w:keepLines/>
              <w:spacing w:after="0"/>
              <w:jc w:val="center"/>
              <w:rPr>
                <w:rFonts w:ascii="Arial" w:hAnsi="Arial" w:cs="Arial"/>
                <w:color w:val="000000"/>
                <w:sz w:val="18"/>
                <w:szCs w:val="18"/>
                <w:lang w:val="en-US" w:eastAsia="zh-CN"/>
              </w:rPr>
            </w:pPr>
            <w:r>
              <w:rPr>
                <w:rFonts w:eastAsia="Malgun Gothic"/>
                <w:color w:val="000000"/>
                <w:sz w:val="18"/>
                <w:szCs w:val="18"/>
                <w:lang w:val="en-US"/>
              </w:rPr>
              <w:t>X-1</w:t>
            </w:r>
          </w:p>
        </w:tc>
        <w:tc>
          <w:tcPr>
            <w:tcW w:w="471" w:type="pct"/>
            <w:tcBorders>
              <w:top w:val="single" w:sz="4" w:space="0" w:color="auto"/>
              <w:left w:val="single" w:sz="4" w:space="0" w:color="auto"/>
              <w:bottom w:val="single" w:sz="4" w:space="0" w:color="auto"/>
              <w:right w:val="single" w:sz="4" w:space="0" w:color="auto"/>
            </w:tcBorders>
            <w:vAlign w:val="center"/>
            <w:hideMark/>
          </w:tcPr>
          <w:p w14:paraId="3168F62F" w14:textId="77777777" w:rsidR="0011380A" w:rsidRDefault="0011380A">
            <w:pPr>
              <w:keepLines/>
              <w:spacing w:after="0"/>
              <w:rPr>
                <w:rFonts w:eastAsia="Malgun Gothic"/>
                <w:color w:val="000000"/>
                <w:lang w:val="en-US" w:eastAsia="ko-KR"/>
              </w:rPr>
            </w:pPr>
            <w:r>
              <w:rPr>
                <w:rFonts w:eastAsia="Malgun Gothic"/>
                <w:color w:val="000000"/>
                <w:lang w:val="en-US"/>
              </w:rPr>
              <w:t>RACH Configuration Option 2 is not supported</w:t>
            </w:r>
          </w:p>
        </w:tc>
        <w:tc>
          <w:tcPr>
            <w:tcW w:w="246" w:type="pct"/>
            <w:tcBorders>
              <w:top w:val="single" w:sz="4" w:space="0" w:color="auto"/>
              <w:left w:val="single" w:sz="4" w:space="0" w:color="auto"/>
              <w:bottom w:val="single" w:sz="4" w:space="0" w:color="auto"/>
              <w:right w:val="single" w:sz="4" w:space="0" w:color="auto"/>
            </w:tcBorders>
            <w:vAlign w:val="center"/>
            <w:hideMark/>
          </w:tcPr>
          <w:p w14:paraId="22B9490F" w14:textId="77777777" w:rsidR="0011380A" w:rsidRDefault="0011380A">
            <w:pPr>
              <w:keepLines/>
              <w:spacing w:after="0"/>
              <w:jc w:val="center"/>
              <w:rPr>
                <w:rFonts w:ascii="Arial" w:eastAsia="MS Mincho" w:hAnsi="Arial" w:cs="Arial"/>
                <w:color w:val="000000"/>
                <w:sz w:val="18"/>
                <w:szCs w:val="18"/>
                <w:highlight w:val="yellow"/>
                <w:lang w:val="en-US" w:eastAsia="ja-JP"/>
              </w:rPr>
            </w:pPr>
            <w:r>
              <w:rPr>
                <w:rFonts w:ascii="Arial" w:hAnsi="Arial" w:cs="Arial"/>
                <w:color w:val="000000"/>
                <w:sz w:val="18"/>
                <w:szCs w:val="18"/>
                <w:lang w:val="en-US" w:eastAsia="zh-CN"/>
              </w:rPr>
              <w:t>Per Band</w:t>
            </w:r>
          </w:p>
        </w:tc>
        <w:tc>
          <w:tcPr>
            <w:tcW w:w="546" w:type="pct"/>
            <w:tcBorders>
              <w:top w:val="single" w:sz="4" w:space="0" w:color="auto"/>
              <w:left w:val="single" w:sz="4" w:space="0" w:color="auto"/>
              <w:bottom w:val="single" w:sz="4" w:space="0" w:color="auto"/>
              <w:right w:val="single" w:sz="4" w:space="0" w:color="auto"/>
            </w:tcBorders>
            <w:vAlign w:val="center"/>
            <w:hideMark/>
          </w:tcPr>
          <w:p w14:paraId="39349213" w14:textId="77777777" w:rsidR="0011380A" w:rsidRDefault="0011380A">
            <w:pPr>
              <w:keepLines/>
              <w:spacing w:after="0"/>
              <w:jc w:val="center"/>
              <w:rPr>
                <w:rFonts w:ascii="Arial" w:hAnsi="Arial" w:cs="Arial"/>
                <w:color w:val="000000"/>
                <w:sz w:val="18"/>
                <w:szCs w:val="18"/>
                <w:lang w:val="en-US" w:eastAsia="zh-CN"/>
              </w:rPr>
            </w:pPr>
            <w:r>
              <w:rPr>
                <w:rFonts w:eastAsia="Malgun Gothic"/>
                <w:color w:val="000000"/>
                <w:lang w:val="en-US"/>
              </w:rPr>
              <w:t>TDD only</w:t>
            </w:r>
          </w:p>
        </w:tc>
        <w:tc>
          <w:tcPr>
            <w:tcW w:w="671" w:type="pct"/>
            <w:tcBorders>
              <w:top w:val="single" w:sz="4" w:space="0" w:color="auto"/>
              <w:left w:val="single" w:sz="4" w:space="0" w:color="auto"/>
              <w:bottom w:val="single" w:sz="4" w:space="0" w:color="auto"/>
              <w:right w:val="single" w:sz="4" w:space="0" w:color="auto"/>
            </w:tcBorders>
            <w:vAlign w:val="center"/>
            <w:hideMark/>
          </w:tcPr>
          <w:p w14:paraId="30D4C3A3" w14:textId="77777777" w:rsidR="0011380A" w:rsidRDefault="0011380A">
            <w:pPr>
              <w:keepLines/>
              <w:spacing w:after="0"/>
              <w:rPr>
                <w:rFonts w:eastAsia="Malgun Gothic"/>
                <w:color w:val="000000"/>
                <w:lang w:val="en-US" w:eastAsia="ko-KR"/>
              </w:rPr>
            </w:pPr>
            <w:r>
              <w:rPr>
                <w:rFonts w:eastAsia="Malgun Gothic"/>
                <w:color w:val="000000"/>
                <w:lang w:val="en-US"/>
              </w:rPr>
              <w:t>Optional with capability signaling</w:t>
            </w:r>
          </w:p>
        </w:tc>
      </w:tr>
      <w:tr w:rsidR="0011380A" w14:paraId="5ECD16AE" w14:textId="77777777" w:rsidTr="007047D2">
        <w:trPr>
          <w:trHeight w:val="20"/>
        </w:trPr>
        <w:tc>
          <w:tcPr>
            <w:tcW w:w="231" w:type="pct"/>
            <w:tcBorders>
              <w:top w:val="single" w:sz="4" w:space="0" w:color="auto"/>
              <w:left w:val="single" w:sz="4" w:space="0" w:color="auto"/>
              <w:bottom w:val="single" w:sz="4" w:space="0" w:color="auto"/>
              <w:right w:val="single" w:sz="4" w:space="0" w:color="auto"/>
            </w:tcBorders>
            <w:vAlign w:val="center"/>
            <w:hideMark/>
          </w:tcPr>
          <w:p w14:paraId="654511FE" w14:textId="77777777" w:rsidR="0011380A" w:rsidRDefault="0011380A">
            <w:pPr>
              <w:keepLines/>
              <w:spacing w:after="0"/>
              <w:rPr>
                <w:rFonts w:ascii="Arial" w:eastAsia="MS Mincho" w:hAnsi="Arial" w:cs="Arial"/>
                <w:color w:val="000000"/>
                <w:sz w:val="18"/>
                <w:szCs w:val="18"/>
                <w:lang w:val="en-US" w:eastAsia="ja-JP"/>
              </w:rPr>
            </w:pPr>
            <w:r>
              <w:rPr>
                <w:rFonts w:eastAsia="Malgun Gothic"/>
                <w:color w:val="000000"/>
                <w:sz w:val="18"/>
                <w:szCs w:val="18"/>
                <w:lang w:val="en-US"/>
              </w:rPr>
              <w:t>X-5</w:t>
            </w:r>
          </w:p>
        </w:tc>
        <w:tc>
          <w:tcPr>
            <w:tcW w:w="1232" w:type="pct"/>
            <w:tcBorders>
              <w:top w:val="single" w:sz="4" w:space="0" w:color="auto"/>
              <w:left w:val="single" w:sz="4" w:space="0" w:color="auto"/>
              <w:bottom w:val="single" w:sz="4" w:space="0" w:color="auto"/>
              <w:right w:val="single" w:sz="4" w:space="0" w:color="auto"/>
            </w:tcBorders>
            <w:vAlign w:val="center"/>
            <w:hideMark/>
          </w:tcPr>
          <w:p w14:paraId="25D02E0B" w14:textId="77777777" w:rsidR="0011380A" w:rsidRDefault="0011380A">
            <w:pPr>
              <w:keepLines/>
              <w:spacing w:after="0"/>
              <w:rPr>
                <w:rFonts w:eastAsia="Malgun Gothic"/>
                <w:color w:val="000000"/>
                <w:highlight w:val="yellow"/>
                <w:lang w:val="en-US" w:eastAsia="ko-KR"/>
              </w:rPr>
            </w:pPr>
            <w:r>
              <w:rPr>
                <w:color w:val="000000"/>
                <w:lang w:val="en-US" w:eastAsia="zh-CN"/>
              </w:rPr>
              <w:t>Preamble repetition within additional-</w:t>
            </w:r>
            <w:r>
              <w:rPr>
                <w:color w:val="000000"/>
                <w:lang w:val="en-US" w:eastAsia="zh-CN"/>
              </w:rPr>
              <w:lastRenderedPageBreak/>
              <w:t xml:space="preserve">ROs </w:t>
            </w:r>
          </w:p>
        </w:tc>
        <w:tc>
          <w:tcPr>
            <w:tcW w:w="1197" w:type="pct"/>
            <w:tcBorders>
              <w:top w:val="single" w:sz="4" w:space="0" w:color="auto"/>
              <w:left w:val="single" w:sz="4" w:space="0" w:color="auto"/>
              <w:bottom w:val="single" w:sz="4" w:space="0" w:color="auto"/>
              <w:right w:val="single" w:sz="4" w:space="0" w:color="auto"/>
            </w:tcBorders>
            <w:vAlign w:val="center"/>
            <w:hideMark/>
          </w:tcPr>
          <w:p w14:paraId="3E831DA2" w14:textId="77777777" w:rsidR="0011380A" w:rsidRDefault="0011380A">
            <w:pPr>
              <w:spacing w:after="0"/>
              <w:textAlignment w:val="baseline"/>
              <w:rPr>
                <w:color w:val="000000"/>
                <w:sz w:val="18"/>
                <w:szCs w:val="18"/>
                <w:lang w:val="en-US" w:eastAsia="zh-CN"/>
              </w:rPr>
            </w:pPr>
            <w:r>
              <w:rPr>
                <w:rFonts w:eastAsiaTheme="minorEastAsia"/>
                <w:sz w:val="18"/>
                <w:szCs w:val="18"/>
                <w:lang w:val="en-US"/>
              </w:rPr>
              <w:lastRenderedPageBreak/>
              <w:t xml:space="preserve">1. </w:t>
            </w:r>
            <w:r>
              <w:rPr>
                <w:sz w:val="18"/>
                <w:szCs w:val="18"/>
                <w:lang w:val="en-US" w:eastAsia="zh-CN"/>
              </w:rPr>
              <w:t>D</w:t>
            </w:r>
            <w:r>
              <w:rPr>
                <w:sz w:val="18"/>
                <w:szCs w:val="18"/>
                <w:lang w:val="en-US"/>
              </w:rPr>
              <w:t xml:space="preserve">etermination of the set of </w:t>
            </w:r>
            <m:oMath>
              <m:sSubSup>
                <m:sSubSupPr>
                  <m:ctrlPr>
                    <w:rPr>
                      <w:rFonts w:ascii="Cambria Math" w:eastAsia="Times New Roman" w:hAnsi="Cambria Math"/>
                      <w:i/>
                      <w:iCs/>
                      <w:sz w:val="18"/>
                      <w:szCs w:val="18"/>
                      <w:lang w:val="en-US" w:eastAsia="ja-JP"/>
                    </w:rPr>
                  </m:ctrlPr>
                </m:sSubSupPr>
                <m:e>
                  <m:r>
                    <w:rPr>
                      <w:rFonts w:ascii="Cambria Math" w:hAnsi="Cambria Math"/>
                      <w:sz w:val="18"/>
                      <w:szCs w:val="18"/>
                      <w:lang w:val="en-US"/>
                    </w:rPr>
                    <m:t>N</m:t>
                  </m:r>
                </m:e>
                <m:sub>
                  <m:r>
                    <m:rPr>
                      <m:sty m:val="p"/>
                    </m:rPr>
                    <w:rPr>
                      <w:rFonts w:ascii="Cambria Math" w:hAnsi="Cambria Math"/>
                      <w:sz w:val="18"/>
                      <w:szCs w:val="18"/>
                      <w:lang w:val="en-US"/>
                    </w:rPr>
                    <m:t>preamble</m:t>
                  </m:r>
                </m:sub>
                <m:sup>
                  <m:r>
                    <m:rPr>
                      <m:sty m:val="p"/>
                    </m:rPr>
                    <w:rPr>
                      <w:rFonts w:ascii="Cambria Math" w:hAnsi="Cambria Math"/>
                      <w:sz w:val="18"/>
                      <w:szCs w:val="18"/>
                      <w:lang w:val="en-US"/>
                    </w:rPr>
                    <m:t>rep</m:t>
                  </m:r>
                </m:sup>
              </m:sSubSup>
            </m:oMath>
            <w:r>
              <w:rPr>
                <w:sz w:val="18"/>
                <w:szCs w:val="18"/>
                <w:lang w:val="en-US"/>
              </w:rPr>
              <w:t xml:space="preserve"> </w:t>
            </w:r>
            <w:r>
              <w:rPr>
                <w:sz w:val="18"/>
                <w:szCs w:val="18"/>
                <w:lang w:val="en-US"/>
              </w:rPr>
              <w:lastRenderedPageBreak/>
              <w:t xml:space="preserve">valid additional-ROs and the time period of the set(s) of </w:t>
            </w:r>
            <m:oMath>
              <m:sSubSup>
                <m:sSubSupPr>
                  <m:ctrlPr>
                    <w:rPr>
                      <w:rFonts w:ascii="Cambria Math" w:eastAsia="Times New Roman" w:hAnsi="Cambria Math"/>
                      <w:i/>
                      <w:iCs/>
                      <w:sz w:val="18"/>
                      <w:szCs w:val="18"/>
                      <w:lang w:val="en-US" w:eastAsia="ja-JP"/>
                    </w:rPr>
                  </m:ctrlPr>
                </m:sSubSupPr>
                <m:e>
                  <m:r>
                    <w:rPr>
                      <w:rFonts w:ascii="Cambria Math" w:hAnsi="Cambria Math"/>
                      <w:sz w:val="18"/>
                      <w:szCs w:val="18"/>
                      <w:lang w:val="en-US"/>
                    </w:rPr>
                    <m:t>N</m:t>
                  </m:r>
                </m:e>
                <m:sub>
                  <m:r>
                    <m:rPr>
                      <m:sty m:val="p"/>
                    </m:rPr>
                    <w:rPr>
                      <w:rFonts w:ascii="Cambria Math" w:hAnsi="Cambria Math"/>
                      <w:sz w:val="18"/>
                      <w:szCs w:val="18"/>
                      <w:lang w:val="en-US"/>
                    </w:rPr>
                    <m:t>preamble</m:t>
                  </m:r>
                </m:sub>
                <m:sup>
                  <m:r>
                    <m:rPr>
                      <m:sty m:val="p"/>
                    </m:rPr>
                    <w:rPr>
                      <w:rFonts w:ascii="Cambria Math" w:hAnsi="Cambria Math"/>
                      <w:sz w:val="18"/>
                      <w:szCs w:val="18"/>
                      <w:lang w:val="en-US"/>
                    </w:rPr>
                    <m:t>rep</m:t>
                  </m:r>
                </m:sup>
              </m:sSubSup>
            </m:oMath>
            <w:r>
              <w:rPr>
                <w:sz w:val="18"/>
                <w:szCs w:val="18"/>
                <w:lang w:val="en-US"/>
              </w:rPr>
              <w:t xml:space="preserve"> valid additional-R</w:t>
            </w:r>
            <w:r>
              <w:rPr>
                <w:rFonts w:eastAsiaTheme="minorEastAsia"/>
                <w:sz w:val="18"/>
                <w:szCs w:val="18"/>
                <w:lang w:val="en-US"/>
              </w:rPr>
              <w:t>O</w:t>
            </w:r>
            <w:r>
              <w:rPr>
                <w:sz w:val="18"/>
                <w:szCs w:val="18"/>
                <w:lang w:val="en-US"/>
              </w:rPr>
              <w:t>s</w:t>
            </w:r>
          </w:p>
          <w:p w14:paraId="4714AE30" w14:textId="77777777" w:rsidR="0011380A" w:rsidRDefault="0011380A">
            <w:pPr>
              <w:contextualSpacing/>
              <w:textAlignment w:val="baseline"/>
              <w:rPr>
                <w:rFonts w:eastAsiaTheme="minorEastAsia"/>
                <w:color w:val="000000"/>
                <w:sz w:val="18"/>
                <w:szCs w:val="18"/>
                <w:lang w:val="en-US" w:eastAsia="zh-CN"/>
              </w:rPr>
            </w:pPr>
            <w:r>
              <w:rPr>
                <w:rFonts w:eastAsiaTheme="minorEastAsia"/>
                <w:sz w:val="18"/>
                <w:szCs w:val="18"/>
                <w:lang w:val="en-US"/>
              </w:rPr>
              <w:t xml:space="preserve">2. </w:t>
            </w:r>
            <w:r>
              <w:rPr>
                <w:sz w:val="18"/>
                <w:szCs w:val="18"/>
                <w:lang w:val="en-US"/>
              </w:rPr>
              <w:t xml:space="preserve">For RACH configuration Option 1, support separate configuration of </w:t>
            </w:r>
            <w:r>
              <w:rPr>
                <w:i/>
                <w:iCs/>
                <w:sz w:val="18"/>
                <w:szCs w:val="18"/>
                <w:lang w:val="en-US"/>
              </w:rPr>
              <w:t>rsrp-ThresholdMsg1-RepetitionNum2/4/8</w:t>
            </w:r>
            <w:r>
              <w:rPr>
                <w:sz w:val="18"/>
                <w:szCs w:val="18"/>
                <w:lang w:val="en-US"/>
              </w:rPr>
              <w:t xml:space="preserve"> for PRACH transmission with preamble repetitions within additional-ROs and PRACH transmission with preamble repetitions within legacy-ROs.</w:t>
            </w:r>
          </w:p>
          <w:p w14:paraId="7F6B3536" w14:textId="77777777" w:rsidR="0011380A" w:rsidRDefault="0011380A">
            <w:pPr>
              <w:contextualSpacing/>
              <w:textAlignment w:val="baseline"/>
              <w:rPr>
                <w:rFonts w:eastAsiaTheme="minorEastAsia"/>
                <w:color w:val="000000"/>
                <w:sz w:val="18"/>
                <w:szCs w:val="18"/>
                <w:highlight w:val="yellow"/>
                <w:lang w:val="en-US" w:eastAsia="ja-JP"/>
              </w:rPr>
            </w:pPr>
            <w:r>
              <w:rPr>
                <w:rFonts w:eastAsiaTheme="minorEastAsia"/>
                <w:sz w:val="18"/>
                <w:szCs w:val="18"/>
                <w:lang w:val="en-US"/>
              </w:rPr>
              <w:t xml:space="preserve">3. </w:t>
            </w:r>
            <w:r>
              <w:rPr>
                <w:sz w:val="18"/>
                <w:szCs w:val="18"/>
                <w:lang w:val="en-US"/>
              </w:rPr>
              <w:t xml:space="preserve">For RACH configuration Option 2, support separate configuration of </w:t>
            </w:r>
            <w:r>
              <w:rPr>
                <w:i/>
                <w:iCs/>
                <w:sz w:val="18"/>
                <w:szCs w:val="18"/>
                <w:lang w:val="en-US"/>
              </w:rPr>
              <w:t>rsrp-ThresholdMsg1-RepetitionNum2/4/8</w:t>
            </w:r>
            <w:r>
              <w:rPr>
                <w:sz w:val="18"/>
                <w:szCs w:val="18"/>
                <w:lang w:val="en-US"/>
              </w:rPr>
              <w:t xml:space="preserve"> and</w:t>
            </w:r>
            <w:r>
              <w:rPr>
                <w:i/>
                <w:iCs/>
                <w:sz w:val="18"/>
                <w:szCs w:val="18"/>
                <w:lang w:val="en-US"/>
              </w:rPr>
              <w:t xml:space="preserve"> msg1-RepetitionNum</w:t>
            </w:r>
            <w:r>
              <w:rPr>
                <w:sz w:val="18"/>
                <w:szCs w:val="18"/>
                <w:lang w:val="en-US"/>
              </w:rPr>
              <w:t xml:space="preserve"> for PRACH transmission with preamble repetitions within additional-ROs and PRACH transmission with preamble repetitions within legacy-ROs.</w:t>
            </w:r>
          </w:p>
        </w:tc>
        <w:tc>
          <w:tcPr>
            <w:tcW w:w="407" w:type="pct"/>
            <w:tcBorders>
              <w:top w:val="single" w:sz="4" w:space="0" w:color="auto"/>
              <w:left w:val="single" w:sz="4" w:space="0" w:color="auto"/>
              <w:bottom w:val="single" w:sz="4" w:space="0" w:color="auto"/>
              <w:right w:val="single" w:sz="4" w:space="0" w:color="auto"/>
            </w:tcBorders>
            <w:vAlign w:val="center"/>
            <w:hideMark/>
          </w:tcPr>
          <w:p w14:paraId="4EE54749" w14:textId="77777777" w:rsidR="0011380A" w:rsidRDefault="0011380A">
            <w:pPr>
              <w:keepLines/>
              <w:spacing w:after="0"/>
              <w:jc w:val="center"/>
              <w:rPr>
                <w:rFonts w:ascii="Arial" w:hAnsi="Arial" w:cs="Arial"/>
                <w:color w:val="000000"/>
                <w:sz w:val="18"/>
                <w:szCs w:val="18"/>
                <w:lang w:val="en-US" w:eastAsia="zh-CN"/>
              </w:rPr>
            </w:pPr>
            <w:r>
              <w:rPr>
                <w:rFonts w:eastAsia="Malgun Gothic"/>
                <w:color w:val="000000"/>
                <w:sz w:val="18"/>
                <w:szCs w:val="18"/>
                <w:lang w:val="en-US"/>
              </w:rPr>
              <w:lastRenderedPageBreak/>
              <w:t>X-1</w:t>
            </w:r>
          </w:p>
        </w:tc>
        <w:tc>
          <w:tcPr>
            <w:tcW w:w="471" w:type="pct"/>
            <w:tcBorders>
              <w:top w:val="single" w:sz="4" w:space="0" w:color="auto"/>
              <w:left w:val="single" w:sz="4" w:space="0" w:color="auto"/>
              <w:bottom w:val="single" w:sz="4" w:space="0" w:color="auto"/>
              <w:right w:val="single" w:sz="4" w:space="0" w:color="auto"/>
            </w:tcBorders>
            <w:vAlign w:val="center"/>
            <w:hideMark/>
          </w:tcPr>
          <w:p w14:paraId="4CECA04C" w14:textId="77777777" w:rsidR="0011380A" w:rsidRDefault="0011380A">
            <w:pPr>
              <w:keepLines/>
              <w:spacing w:after="0"/>
              <w:rPr>
                <w:rFonts w:eastAsia="Malgun Gothic"/>
                <w:color w:val="000000"/>
                <w:lang w:val="en-US" w:eastAsia="ko-KR"/>
              </w:rPr>
            </w:pPr>
            <w:r>
              <w:rPr>
                <w:rFonts w:eastAsia="Malgun Gothic"/>
                <w:color w:val="000000"/>
                <w:sz w:val="18"/>
                <w:szCs w:val="18"/>
                <w:lang w:val="en-US"/>
              </w:rPr>
              <w:t xml:space="preserve">Preamble repetition </w:t>
            </w:r>
            <w:r>
              <w:rPr>
                <w:rFonts w:eastAsia="Malgun Gothic"/>
                <w:color w:val="000000"/>
                <w:sz w:val="18"/>
                <w:szCs w:val="18"/>
                <w:lang w:val="en-US"/>
              </w:rPr>
              <w:lastRenderedPageBreak/>
              <w:t>within additional-ROs for RACH Configuration Option 1 and Option 2 is not supported</w:t>
            </w:r>
          </w:p>
        </w:tc>
        <w:tc>
          <w:tcPr>
            <w:tcW w:w="246" w:type="pct"/>
            <w:tcBorders>
              <w:top w:val="single" w:sz="4" w:space="0" w:color="auto"/>
              <w:left w:val="single" w:sz="4" w:space="0" w:color="auto"/>
              <w:bottom w:val="single" w:sz="4" w:space="0" w:color="auto"/>
              <w:right w:val="single" w:sz="4" w:space="0" w:color="auto"/>
            </w:tcBorders>
            <w:vAlign w:val="center"/>
            <w:hideMark/>
          </w:tcPr>
          <w:p w14:paraId="2CCE6937" w14:textId="77777777" w:rsidR="0011380A" w:rsidRDefault="0011380A">
            <w:pPr>
              <w:keepLines/>
              <w:spacing w:after="0"/>
              <w:jc w:val="center"/>
              <w:rPr>
                <w:rFonts w:ascii="Arial" w:eastAsia="MS Mincho" w:hAnsi="Arial" w:cs="Arial"/>
                <w:color w:val="000000"/>
                <w:sz w:val="18"/>
                <w:szCs w:val="18"/>
                <w:highlight w:val="yellow"/>
                <w:lang w:val="en-US" w:eastAsia="ja-JP"/>
              </w:rPr>
            </w:pPr>
            <w:r>
              <w:rPr>
                <w:rFonts w:ascii="Arial" w:hAnsi="Arial" w:cs="Arial"/>
                <w:color w:val="000000"/>
                <w:sz w:val="18"/>
                <w:szCs w:val="18"/>
                <w:lang w:val="en-US" w:eastAsia="zh-CN"/>
              </w:rPr>
              <w:lastRenderedPageBreak/>
              <w:t>Per Band</w:t>
            </w:r>
          </w:p>
        </w:tc>
        <w:tc>
          <w:tcPr>
            <w:tcW w:w="546" w:type="pct"/>
            <w:tcBorders>
              <w:top w:val="single" w:sz="4" w:space="0" w:color="auto"/>
              <w:left w:val="single" w:sz="4" w:space="0" w:color="auto"/>
              <w:bottom w:val="single" w:sz="4" w:space="0" w:color="auto"/>
              <w:right w:val="single" w:sz="4" w:space="0" w:color="auto"/>
            </w:tcBorders>
            <w:vAlign w:val="center"/>
            <w:hideMark/>
          </w:tcPr>
          <w:p w14:paraId="05A72226" w14:textId="77777777" w:rsidR="0011380A" w:rsidRDefault="0011380A">
            <w:pPr>
              <w:keepLines/>
              <w:spacing w:after="0"/>
              <w:jc w:val="center"/>
              <w:rPr>
                <w:rFonts w:ascii="Arial" w:hAnsi="Arial" w:cs="Arial"/>
                <w:color w:val="000000"/>
                <w:sz w:val="18"/>
                <w:szCs w:val="18"/>
                <w:lang w:val="en-US" w:eastAsia="zh-CN"/>
              </w:rPr>
            </w:pPr>
            <w:r>
              <w:rPr>
                <w:rFonts w:eastAsia="Malgun Gothic"/>
                <w:color w:val="000000"/>
                <w:lang w:val="en-US"/>
              </w:rPr>
              <w:t>TDD only</w:t>
            </w:r>
          </w:p>
        </w:tc>
        <w:tc>
          <w:tcPr>
            <w:tcW w:w="671" w:type="pct"/>
            <w:tcBorders>
              <w:top w:val="single" w:sz="4" w:space="0" w:color="auto"/>
              <w:left w:val="single" w:sz="4" w:space="0" w:color="auto"/>
              <w:bottom w:val="single" w:sz="4" w:space="0" w:color="auto"/>
              <w:right w:val="single" w:sz="4" w:space="0" w:color="auto"/>
            </w:tcBorders>
            <w:vAlign w:val="center"/>
            <w:hideMark/>
          </w:tcPr>
          <w:p w14:paraId="77D5C3FF" w14:textId="77777777" w:rsidR="0011380A" w:rsidRDefault="0011380A">
            <w:pPr>
              <w:keepLines/>
              <w:spacing w:after="0"/>
              <w:rPr>
                <w:rFonts w:eastAsia="Malgun Gothic"/>
                <w:color w:val="000000"/>
                <w:lang w:val="en-US" w:eastAsia="ko-KR"/>
              </w:rPr>
            </w:pPr>
            <w:r>
              <w:rPr>
                <w:rFonts w:eastAsia="Malgun Gothic"/>
                <w:color w:val="000000"/>
                <w:lang w:val="en-US"/>
              </w:rPr>
              <w:t xml:space="preserve">Optional with </w:t>
            </w:r>
            <w:r>
              <w:rPr>
                <w:rFonts w:eastAsia="Malgun Gothic"/>
                <w:color w:val="000000"/>
                <w:lang w:val="en-US"/>
              </w:rPr>
              <w:lastRenderedPageBreak/>
              <w:t>capability signaling</w:t>
            </w:r>
          </w:p>
        </w:tc>
      </w:tr>
    </w:tbl>
    <w:p w14:paraId="6A77BC20" w14:textId="77777777" w:rsidR="0011380A" w:rsidRDefault="0011380A" w:rsidP="00C13C1C">
      <w:pPr>
        <w:autoSpaceDE/>
        <w:spacing w:after="120"/>
        <w:rPr>
          <w:rFonts w:eastAsia="Batang"/>
          <w:b/>
          <w:iCs/>
          <w:u w:val="single"/>
          <w:lang w:val="en-US" w:eastAsia="ko-KR"/>
        </w:rPr>
      </w:pPr>
    </w:p>
    <w:p w14:paraId="63288623" w14:textId="6EBBBAB6" w:rsidR="001743DC" w:rsidRDefault="001743DC" w:rsidP="00B96D42">
      <w:pPr>
        <w:autoSpaceDE/>
        <w:spacing w:after="120"/>
        <w:ind w:left="1252" w:hangingChars="638" w:hanging="1252"/>
        <w:rPr>
          <w:rFonts w:eastAsia="Batang"/>
          <w:b/>
          <w:iCs/>
          <w:u w:val="single"/>
        </w:rPr>
      </w:pPr>
      <w:bookmarkStart w:id="104" w:name="OLE_LINK522"/>
      <w:r>
        <w:rPr>
          <w:rFonts w:eastAsia="Batang"/>
          <w:b/>
          <w:iCs/>
          <w:u w:val="single"/>
        </w:rPr>
        <w:t xml:space="preserve">UE Features for </w:t>
      </w:r>
      <w:bookmarkEnd w:id="104"/>
      <w:r>
        <w:rPr>
          <w:rFonts w:eastAsia="Batang"/>
          <w:b/>
          <w:iCs/>
          <w:u w:val="single"/>
        </w:rPr>
        <w:t>UL Resource Muting for PUSCH in SBFD symbols</w:t>
      </w:r>
    </w:p>
    <w:p w14:paraId="702D1BE1" w14:textId="77777777" w:rsidR="0064071E" w:rsidRDefault="0064071E" w:rsidP="0064071E">
      <w:pPr>
        <w:pStyle w:val="ListParagraph"/>
        <w:spacing w:after="60"/>
        <w:ind w:left="0"/>
        <w:jc w:val="both"/>
        <w:rPr>
          <w:b/>
          <w:bCs/>
          <w:i/>
          <w:iCs/>
          <w:sz w:val="20"/>
          <w:szCs w:val="20"/>
        </w:rPr>
      </w:pPr>
      <w:r>
        <w:rPr>
          <w:b/>
          <w:bCs/>
          <w:i/>
          <w:iCs/>
          <w:sz w:val="20"/>
          <w:szCs w:val="20"/>
        </w:rPr>
        <w:t>Support of separate UL muting patterns for DG/Type 2 CG PUSCH and Type 1 CG PUSCH is added to FG 60-7 and FG 60-7a</w:t>
      </w:r>
    </w:p>
    <w:p w14:paraId="6980A635" w14:textId="77777777" w:rsidR="001743DC" w:rsidRPr="0064071E" w:rsidRDefault="001743DC" w:rsidP="001743DC">
      <w:pPr>
        <w:autoSpaceDE/>
        <w:spacing w:after="120"/>
        <w:ind w:left="1252" w:hangingChars="638" w:hanging="1252"/>
        <w:rPr>
          <w:rFonts w:eastAsia="Batang"/>
          <w:b/>
          <w:iCs/>
          <w:u w:val="single"/>
          <w:lang w:val="fi-FI" w:eastAsia="ko-KR"/>
        </w:rPr>
      </w:pPr>
    </w:p>
    <w:p w14:paraId="07752A2E" w14:textId="77777777" w:rsidR="001743DC" w:rsidRDefault="001743DC" w:rsidP="001743DC">
      <w:pPr>
        <w:autoSpaceDE/>
        <w:spacing w:after="120"/>
        <w:ind w:left="1252" w:hangingChars="638" w:hanging="1252"/>
        <w:rPr>
          <w:rFonts w:eastAsia="Batang"/>
          <w:b/>
          <w:iCs/>
          <w:u w:val="single"/>
        </w:rPr>
      </w:pPr>
      <w:r>
        <w:rPr>
          <w:rFonts w:eastAsia="Batang"/>
          <w:b/>
          <w:iCs/>
          <w:u w:val="single"/>
        </w:rPr>
        <w:t>UE Features for L1 UE-UE CLI Measurement and Reporting</w:t>
      </w:r>
    </w:p>
    <w:p w14:paraId="78DDBC10" w14:textId="77777777" w:rsidR="00C13C1C" w:rsidRDefault="00C13C1C" w:rsidP="001743DC">
      <w:pPr>
        <w:autoSpaceDE/>
        <w:spacing w:after="120"/>
        <w:ind w:left="1252" w:hangingChars="638" w:hanging="1252"/>
        <w:rPr>
          <w:rFonts w:eastAsia="Batang"/>
          <w:b/>
          <w:iCs/>
          <w:u w:val="single"/>
        </w:rPr>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581"/>
        <w:gridCol w:w="4600"/>
        <w:gridCol w:w="1191"/>
        <w:gridCol w:w="1556"/>
        <w:gridCol w:w="1055"/>
        <w:gridCol w:w="1471"/>
        <w:gridCol w:w="2141"/>
      </w:tblGrid>
      <w:tr w:rsidR="00C13C1C" w14:paraId="3C9F1C79" w14:textId="77777777" w:rsidTr="00C13C1C">
        <w:trPr>
          <w:trHeight w:val="20"/>
        </w:trPr>
        <w:tc>
          <w:tcPr>
            <w:tcW w:w="202" w:type="pct"/>
            <w:tcBorders>
              <w:top w:val="single" w:sz="4" w:space="0" w:color="auto"/>
              <w:left w:val="single" w:sz="4" w:space="0" w:color="auto"/>
              <w:bottom w:val="single" w:sz="4" w:space="0" w:color="auto"/>
              <w:right w:val="single" w:sz="4" w:space="0" w:color="auto"/>
            </w:tcBorders>
            <w:hideMark/>
          </w:tcPr>
          <w:p w14:paraId="1387C076" w14:textId="77777777" w:rsidR="00C13C1C" w:rsidRDefault="00C13C1C">
            <w:pPr>
              <w:keepLines/>
              <w:spacing w:after="0"/>
              <w:rPr>
                <w:rFonts w:ascii="Arial" w:eastAsia="MS Mincho" w:hAnsi="Arial" w:cs="Arial"/>
                <w:color w:val="000000"/>
                <w:sz w:val="18"/>
                <w:szCs w:val="18"/>
                <w:lang w:val="en-US" w:eastAsia="ja-JP"/>
              </w:rPr>
            </w:pPr>
            <w:r>
              <w:rPr>
                <w:rFonts w:eastAsia="Malgun Gothic"/>
                <w:b/>
                <w:bCs/>
                <w:color w:val="000000"/>
                <w:sz w:val="18"/>
                <w:szCs w:val="18"/>
                <w:lang w:val="en-US" w:eastAsia="ko-KR"/>
              </w:rPr>
              <w:t>Index</w:t>
            </w:r>
          </w:p>
        </w:tc>
        <w:tc>
          <w:tcPr>
            <w:tcW w:w="559" w:type="pct"/>
            <w:tcBorders>
              <w:top w:val="single" w:sz="4" w:space="0" w:color="auto"/>
              <w:left w:val="single" w:sz="4" w:space="0" w:color="auto"/>
              <w:bottom w:val="single" w:sz="4" w:space="0" w:color="auto"/>
              <w:right w:val="single" w:sz="4" w:space="0" w:color="auto"/>
            </w:tcBorders>
            <w:hideMark/>
          </w:tcPr>
          <w:p w14:paraId="59EF30CE" w14:textId="77777777" w:rsidR="00C13C1C" w:rsidRDefault="00C13C1C">
            <w:pPr>
              <w:keepLines/>
              <w:spacing w:after="0"/>
              <w:rPr>
                <w:rFonts w:ascii="Arial" w:hAnsi="Arial" w:cs="Arial"/>
                <w:color w:val="000000"/>
                <w:sz w:val="18"/>
                <w:szCs w:val="18"/>
                <w:lang w:val="en-US" w:eastAsia="zh-CN"/>
              </w:rPr>
            </w:pPr>
            <w:r>
              <w:rPr>
                <w:rFonts w:eastAsia="Malgun Gothic"/>
                <w:b/>
                <w:bCs/>
                <w:color w:val="000000"/>
                <w:sz w:val="18"/>
                <w:szCs w:val="18"/>
                <w:lang w:val="en-US" w:eastAsia="ko-KR"/>
              </w:rPr>
              <w:t>Feature group</w:t>
            </w:r>
          </w:p>
        </w:tc>
        <w:tc>
          <w:tcPr>
            <w:tcW w:w="1618" w:type="pct"/>
            <w:tcBorders>
              <w:top w:val="single" w:sz="4" w:space="0" w:color="auto"/>
              <w:left w:val="single" w:sz="4" w:space="0" w:color="auto"/>
              <w:bottom w:val="single" w:sz="4" w:space="0" w:color="auto"/>
              <w:right w:val="single" w:sz="4" w:space="0" w:color="auto"/>
            </w:tcBorders>
            <w:hideMark/>
          </w:tcPr>
          <w:p w14:paraId="483022AE" w14:textId="77777777" w:rsidR="00C13C1C" w:rsidRDefault="00C13C1C">
            <w:pPr>
              <w:spacing w:after="0"/>
              <w:jc w:val="center"/>
              <w:rPr>
                <w:rFonts w:ascii="Arial" w:eastAsia="MS Mincho" w:hAnsi="Arial" w:cs="Arial"/>
                <w:color w:val="000000"/>
                <w:sz w:val="18"/>
                <w:szCs w:val="18"/>
                <w:lang w:val="en-US" w:eastAsia="zh-CN"/>
              </w:rPr>
            </w:pPr>
            <w:r>
              <w:rPr>
                <w:rFonts w:eastAsia="Malgun Gothic"/>
                <w:b/>
                <w:bCs/>
                <w:color w:val="000000"/>
                <w:sz w:val="18"/>
                <w:szCs w:val="18"/>
                <w:lang w:val="en-US" w:eastAsia="ko-KR"/>
              </w:rPr>
              <w:t>Components</w:t>
            </w:r>
          </w:p>
        </w:tc>
        <w:tc>
          <w:tcPr>
            <w:tcW w:w="422" w:type="pct"/>
            <w:tcBorders>
              <w:top w:val="single" w:sz="4" w:space="0" w:color="auto"/>
              <w:left w:val="single" w:sz="4" w:space="0" w:color="auto"/>
              <w:bottom w:val="single" w:sz="4" w:space="0" w:color="auto"/>
              <w:right w:val="single" w:sz="4" w:space="0" w:color="auto"/>
            </w:tcBorders>
            <w:hideMark/>
          </w:tcPr>
          <w:p w14:paraId="79AF50DD" w14:textId="77777777" w:rsidR="00C13C1C" w:rsidRDefault="00C13C1C">
            <w:pPr>
              <w:keepLines/>
              <w:spacing w:after="0"/>
              <w:jc w:val="center"/>
              <w:rPr>
                <w:rFonts w:ascii="Arial" w:hAnsi="Arial" w:cs="Arial"/>
                <w:color w:val="000000"/>
                <w:sz w:val="18"/>
                <w:szCs w:val="18"/>
                <w:lang w:val="en-US" w:eastAsia="zh-CN"/>
              </w:rPr>
            </w:pPr>
            <w:r>
              <w:rPr>
                <w:rFonts w:eastAsia="Malgun Gothic"/>
                <w:b/>
                <w:bCs/>
                <w:color w:val="000000"/>
                <w:sz w:val="18"/>
                <w:szCs w:val="18"/>
                <w:lang w:val="en-US" w:eastAsia="ko-KR"/>
              </w:rPr>
              <w:t>Prerequisite feature groups</w:t>
            </w:r>
          </w:p>
        </w:tc>
        <w:tc>
          <w:tcPr>
            <w:tcW w:w="550" w:type="pct"/>
            <w:tcBorders>
              <w:top w:val="single" w:sz="4" w:space="0" w:color="auto"/>
              <w:left w:val="single" w:sz="4" w:space="0" w:color="auto"/>
              <w:bottom w:val="single" w:sz="4" w:space="0" w:color="auto"/>
              <w:right w:val="single" w:sz="4" w:space="0" w:color="auto"/>
            </w:tcBorders>
            <w:hideMark/>
          </w:tcPr>
          <w:p w14:paraId="55BE1E74" w14:textId="77777777" w:rsidR="00C13C1C" w:rsidRDefault="00C13C1C">
            <w:pPr>
              <w:keepLines/>
              <w:spacing w:after="0"/>
              <w:jc w:val="center"/>
              <w:rPr>
                <w:rFonts w:ascii="Arial" w:hAnsi="Arial" w:cs="Arial"/>
                <w:color w:val="000000"/>
                <w:sz w:val="18"/>
                <w:szCs w:val="18"/>
                <w:lang w:val="en-US" w:eastAsia="zh-CN"/>
              </w:rPr>
            </w:pPr>
            <w:r>
              <w:rPr>
                <w:rFonts w:eastAsia="Malgun Gothic"/>
                <w:b/>
                <w:bCs/>
                <w:color w:val="000000"/>
                <w:sz w:val="18"/>
                <w:szCs w:val="18"/>
                <w:lang w:val="en-US" w:eastAsia="ko-KR"/>
              </w:rPr>
              <w:t>Consequence if the feature is not supported by the UE</w:t>
            </w:r>
          </w:p>
        </w:tc>
        <w:tc>
          <w:tcPr>
            <w:tcW w:w="374" w:type="pct"/>
            <w:tcBorders>
              <w:top w:val="single" w:sz="4" w:space="0" w:color="auto"/>
              <w:left w:val="single" w:sz="4" w:space="0" w:color="auto"/>
              <w:bottom w:val="single" w:sz="4" w:space="0" w:color="auto"/>
              <w:right w:val="single" w:sz="4" w:space="0" w:color="auto"/>
            </w:tcBorders>
          </w:tcPr>
          <w:p w14:paraId="79A31ED4" w14:textId="77777777" w:rsidR="00C13C1C" w:rsidRDefault="00C13C1C">
            <w:pPr>
              <w:overflowPunct/>
              <w:autoSpaceDE/>
              <w:adjustRightInd/>
              <w:spacing w:after="0"/>
              <w:jc w:val="center"/>
              <w:rPr>
                <w:rFonts w:ascii="Arial" w:eastAsia="Malgun Gothic" w:hAnsi="Arial" w:cs="Arial"/>
                <w:b/>
                <w:bCs/>
                <w:color w:val="000000"/>
                <w:sz w:val="18"/>
                <w:szCs w:val="18"/>
                <w:lang w:val="en-US" w:eastAsia="ko-KR"/>
              </w:rPr>
            </w:pPr>
            <w:r>
              <w:rPr>
                <w:rFonts w:ascii="Arial" w:eastAsia="Malgun Gothic" w:hAnsi="Arial" w:cs="Arial"/>
                <w:b/>
                <w:bCs/>
                <w:color w:val="000000"/>
                <w:sz w:val="18"/>
                <w:szCs w:val="18"/>
                <w:lang w:val="en-US" w:eastAsia="ko-KR"/>
              </w:rPr>
              <w:t>Type</w:t>
            </w:r>
          </w:p>
          <w:p w14:paraId="01E2B14B" w14:textId="77777777" w:rsidR="00C13C1C" w:rsidRDefault="00C13C1C">
            <w:pPr>
              <w:keepLines/>
              <w:spacing w:after="0"/>
              <w:jc w:val="center"/>
              <w:rPr>
                <w:rFonts w:ascii="Arial" w:eastAsia="MS Mincho" w:hAnsi="Arial" w:cs="Arial"/>
                <w:color w:val="000000"/>
                <w:sz w:val="18"/>
                <w:szCs w:val="18"/>
                <w:highlight w:val="yellow"/>
                <w:lang w:val="en-US" w:eastAsia="ja-JP"/>
              </w:rPr>
            </w:pPr>
          </w:p>
        </w:tc>
        <w:tc>
          <w:tcPr>
            <w:tcW w:w="520" w:type="pct"/>
            <w:tcBorders>
              <w:top w:val="single" w:sz="4" w:space="0" w:color="auto"/>
              <w:left w:val="single" w:sz="4" w:space="0" w:color="auto"/>
              <w:bottom w:val="single" w:sz="4" w:space="0" w:color="auto"/>
              <w:right w:val="single" w:sz="4" w:space="0" w:color="auto"/>
            </w:tcBorders>
            <w:hideMark/>
          </w:tcPr>
          <w:p w14:paraId="70B82A8A" w14:textId="77777777" w:rsidR="00C13C1C" w:rsidRDefault="00C13C1C">
            <w:pPr>
              <w:keepLines/>
              <w:spacing w:after="0"/>
              <w:jc w:val="center"/>
              <w:rPr>
                <w:rFonts w:ascii="Arial" w:hAnsi="Arial" w:cs="Arial"/>
                <w:color w:val="000000"/>
                <w:sz w:val="18"/>
                <w:szCs w:val="18"/>
                <w:lang w:val="en-US" w:eastAsia="zh-CN"/>
              </w:rPr>
            </w:pPr>
            <w:r>
              <w:rPr>
                <w:rFonts w:ascii="Arial" w:eastAsia="Malgun Gothic" w:hAnsi="Arial" w:cs="Arial"/>
                <w:b/>
                <w:bCs/>
                <w:color w:val="000000"/>
                <w:sz w:val="18"/>
                <w:szCs w:val="18"/>
                <w:lang w:val="en-US" w:eastAsia="ko-KR"/>
              </w:rPr>
              <w:t>Need of FR1/FR2 differentiation</w:t>
            </w:r>
          </w:p>
        </w:tc>
        <w:tc>
          <w:tcPr>
            <w:tcW w:w="755" w:type="pct"/>
            <w:tcBorders>
              <w:top w:val="single" w:sz="4" w:space="0" w:color="auto"/>
              <w:left w:val="single" w:sz="4" w:space="0" w:color="auto"/>
              <w:bottom w:val="single" w:sz="4" w:space="0" w:color="auto"/>
              <w:right w:val="single" w:sz="4" w:space="0" w:color="auto"/>
            </w:tcBorders>
          </w:tcPr>
          <w:p w14:paraId="6444D4FD" w14:textId="77777777" w:rsidR="00C13C1C" w:rsidRDefault="00C13C1C">
            <w:pPr>
              <w:keepLines/>
              <w:spacing w:after="0"/>
              <w:rPr>
                <w:rFonts w:ascii="Arial" w:eastAsia="Malgun Gothic" w:hAnsi="Arial" w:cs="Arial"/>
                <w:b/>
                <w:bCs/>
                <w:color w:val="000000"/>
                <w:sz w:val="18"/>
                <w:szCs w:val="18"/>
                <w:lang w:val="en-US" w:eastAsia="ko-KR"/>
              </w:rPr>
            </w:pPr>
          </w:p>
          <w:p w14:paraId="3FABCB32" w14:textId="77777777" w:rsidR="00C13C1C" w:rsidRDefault="00C13C1C">
            <w:pPr>
              <w:keepLines/>
              <w:spacing w:after="0"/>
              <w:rPr>
                <w:rFonts w:ascii="Arial" w:hAnsi="Arial" w:cs="Arial"/>
                <w:color w:val="000000"/>
                <w:sz w:val="18"/>
                <w:szCs w:val="18"/>
                <w:lang w:val="en-US" w:eastAsia="ja-JP"/>
              </w:rPr>
            </w:pPr>
            <w:r>
              <w:rPr>
                <w:rFonts w:ascii="Arial" w:eastAsia="Malgun Gothic" w:hAnsi="Arial" w:cs="Arial"/>
                <w:b/>
                <w:bCs/>
                <w:color w:val="000000"/>
                <w:sz w:val="18"/>
                <w:szCs w:val="18"/>
                <w:lang w:val="en-US" w:eastAsia="ko-KR"/>
              </w:rPr>
              <w:t>Mandatory/Optional</w:t>
            </w:r>
          </w:p>
        </w:tc>
      </w:tr>
      <w:tr w:rsidR="00C13C1C" w14:paraId="00DAA7D0" w14:textId="77777777" w:rsidTr="00C13C1C">
        <w:trPr>
          <w:trHeight w:val="20"/>
        </w:trPr>
        <w:tc>
          <w:tcPr>
            <w:tcW w:w="202" w:type="pct"/>
            <w:tcBorders>
              <w:top w:val="single" w:sz="4" w:space="0" w:color="auto"/>
              <w:left w:val="single" w:sz="4" w:space="0" w:color="auto"/>
              <w:bottom w:val="single" w:sz="4" w:space="0" w:color="auto"/>
              <w:right w:val="single" w:sz="4" w:space="0" w:color="auto"/>
            </w:tcBorders>
            <w:vAlign w:val="center"/>
            <w:hideMark/>
          </w:tcPr>
          <w:p w14:paraId="3F142998" w14:textId="77777777" w:rsidR="00C13C1C" w:rsidRDefault="00C13C1C">
            <w:pPr>
              <w:keepLines/>
              <w:spacing w:after="0"/>
              <w:rPr>
                <w:rFonts w:ascii="Arial" w:eastAsia="MS Mincho" w:hAnsi="Arial" w:cs="Arial"/>
                <w:color w:val="000000"/>
                <w:sz w:val="18"/>
                <w:szCs w:val="18"/>
                <w:lang w:val="en-US" w:eastAsia="zh-CN"/>
              </w:rPr>
            </w:pPr>
            <w:r>
              <w:rPr>
                <w:rFonts w:eastAsia="Malgun Gothic"/>
                <w:color w:val="000000"/>
                <w:kern w:val="2"/>
                <w:sz w:val="18"/>
                <w:szCs w:val="18"/>
                <w:lang w:val="en-US" w:eastAsia="ko-KR"/>
              </w:rPr>
              <w:t>X-10</w:t>
            </w:r>
          </w:p>
        </w:tc>
        <w:tc>
          <w:tcPr>
            <w:tcW w:w="559" w:type="pct"/>
            <w:tcBorders>
              <w:top w:val="single" w:sz="4" w:space="0" w:color="auto"/>
              <w:left w:val="single" w:sz="4" w:space="0" w:color="auto"/>
              <w:bottom w:val="single" w:sz="4" w:space="0" w:color="auto"/>
              <w:right w:val="single" w:sz="4" w:space="0" w:color="auto"/>
            </w:tcBorders>
            <w:vAlign w:val="center"/>
            <w:hideMark/>
          </w:tcPr>
          <w:p w14:paraId="038C8BAE" w14:textId="77777777" w:rsidR="00C13C1C" w:rsidRDefault="00C13C1C">
            <w:pPr>
              <w:keepLines/>
              <w:spacing w:after="0"/>
              <w:rPr>
                <w:rFonts w:ascii="Arial" w:eastAsia="Yu Mincho" w:hAnsi="Arial" w:cs="Arial"/>
                <w:color w:val="FF0000"/>
                <w:sz w:val="18"/>
                <w:szCs w:val="18"/>
                <w:lang w:val="en-US" w:eastAsia="ja-JP"/>
              </w:rPr>
            </w:pPr>
            <w:r>
              <w:rPr>
                <w:rFonts w:eastAsia="Times New Roman"/>
                <w:color w:val="000000"/>
                <w:sz w:val="18"/>
                <w:szCs w:val="18"/>
                <w:lang w:val="en-US" w:eastAsia="zh-CN"/>
              </w:rPr>
              <w:t xml:space="preserve">L1 </w:t>
            </w:r>
            <w:r>
              <w:rPr>
                <w:rFonts w:eastAsia="MS Mincho"/>
                <w:color w:val="000000"/>
                <w:sz w:val="18"/>
                <w:szCs w:val="18"/>
                <w:lang w:val="en-US" w:eastAsia="ja-JP"/>
              </w:rPr>
              <w:t>SRS-RSRP</w:t>
            </w:r>
            <w:r>
              <w:rPr>
                <w:rFonts w:eastAsia="Times New Roman"/>
                <w:color w:val="000000"/>
                <w:sz w:val="18"/>
                <w:szCs w:val="18"/>
                <w:lang w:val="en-US" w:eastAsia="zh-CN"/>
              </w:rPr>
              <w:t xml:space="preserve"> measurement</w:t>
            </w:r>
            <w:r>
              <w:rPr>
                <w:rFonts w:eastAsia="MS Mincho"/>
                <w:color w:val="000000"/>
                <w:sz w:val="18"/>
                <w:szCs w:val="18"/>
                <w:lang w:val="en-US" w:eastAsia="ja-JP"/>
              </w:rPr>
              <w:t xml:space="preserve"> and aperiodic</w:t>
            </w:r>
            <w:r>
              <w:rPr>
                <w:rFonts w:eastAsia="Yu Mincho"/>
                <w:color w:val="000000"/>
                <w:sz w:val="18"/>
                <w:szCs w:val="18"/>
                <w:lang w:val="en-US" w:eastAsia="ja-JP"/>
              </w:rPr>
              <w:t xml:space="preserve"> </w:t>
            </w:r>
            <w:r>
              <w:rPr>
                <w:rFonts w:eastAsia="MS Mincho"/>
                <w:color w:val="000000"/>
                <w:sz w:val="18"/>
                <w:szCs w:val="18"/>
                <w:lang w:val="en-US" w:eastAsia="ja-JP"/>
              </w:rPr>
              <w:t xml:space="preserve">reporting </w:t>
            </w:r>
          </w:p>
        </w:tc>
        <w:tc>
          <w:tcPr>
            <w:tcW w:w="1618" w:type="pct"/>
            <w:tcBorders>
              <w:top w:val="single" w:sz="4" w:space="0" w:color="auto"/>
              <w:left w:val="single" w:sz="4" w:space="0" w:color="auto"/>
              <w:bottom w:val="single" w:sz="4" w:space="0" w:color="auto"/>
              <w:right w:val="single" w:sz="4" w:space="0" w:color="auto"/>
            </w:tcBorders>
            <w:vAlign w:val="center"/>
            <w:hideMark/>
          </w:tcPr>
          <w:p w14:paraId="41D7556C" w14:textId="77777777" w:rsidR="00C13C1C" w:rsidRDefault="00C13C1C" w:rsidP="00C13C1C">
            <w:pPr>
              <w:pStyle w:val="ListParagraph"/>
              <w:numPr>
                <w:ilvl w:val="0"/>
                <w:numId w:val="89"/>
              </w:numPr>
              <w:rPr>
                <w:rFonts w:eastAsia="MS Mincho"/>
                <w:sz w:val="18"/>
                <w:szCs w:val="18"/>
                <w:lang w:eastAsia="ja-JP"/>
              </w:rPr>
            </w:pPr>
            <w:r>
              <w:rPr>
                <w:rFonts w:eastAsia="MS Mincho"/>
                <w:sz w:val="18"/>
                <w:szCs w:val="18"/>
                <w:lang w:eastAsia="ja-JP"/>
              </w:rPr>
              <w:t>Aperiodic L1 SRS-RSRP reporting on PUSCH, and periodic and aperiodic SRS-RSRP measurement resource</w:t>
            </w:r>
          </w:p>
          <w:p w14:paraId="7CF4E773" w14:textId="77777777" w:rsidR="00C13C1C" w:rsidRDefault="00C13C1C" w:rsidP="00C13C1C">
            <w:pPr>
              <w:widowControl w:val="0"/>
              <w:numPr>
                <w:ilvl w:val="0"/>
                <w:numId w:val="89"/>
              </w:numPr>
              <w:overflowPunct/>
              <w:autoSpaceDE/>
              <w:adjustRightInd/>
              <w:spacing w:after="0" w:line="254" w:lineRule="auto"/>
              <w:jc w:val="both"/>
              <w:rPr>
                <w:rFonts w:eastAsia="Malgun Gothic"/>
                <w:color w:val="000000"/>
                <w:kern w:val="2"/>
                <w:sz w:val="18"/>
                <w:szCs w:val="18"/>
                <w:lang w:val="en-US" w:eastAsia="ko-KR"/>
              </w:rPr>
            </w:pPr>
            <w:r>
              <w:rPr>
                <w:rFonts w:eastAsia="Malgun Gothic"/>
                <w:color w:val="000000"/>
                <w:kern w:val="2"/>
                <w:sz w:val="18"/>
                <w:szCs w:val="18"/>
                <w:lang w:val="en-US" w:eastAsia="ko-KR"/>
              </w:rPr>
              <w:t xml:space="preserve">Maximum number of SRS-RSRP measurement resources across all CCs </w:t>
            </w:r>
          </w:p>
          <w:p w14:paraId="5A601119" w14:textId="77777777" w:rsidR="00C13C1C" w:rsidRDefault="00C13C1C" w:rsidP="00C13C1C">
            <w:pPr>
              <w:pStyle w:val="ListParagraph"/>
              <w:numPr>
                <w:ilvl w:val="0"/>
                <w:numId w:val="89"/>
              </w:numPr>
              <w:rPr>
                <w:rFonts w:eastAsia="MS Mincho"/>
                <w:sz w:val="18"/>
                <w:szCs w:val="18"/>
                <w:lang w:eastAsia="ja-JP"/>
              </w:rPr>
            </w:pPr>
            <w:r>
              <w:rPr>
                <w:rFonts w:eastAsia="Malgun Gothic"/>
                <w:color w:val="000000"/>
                <w:kern w:val="2"/>
                <w:sz w:val="18"/>
                <w:szCs w:val="18"/>
                <w:lang w:val="en-US" w:eastAsia="ko-KR"/>
              </w:rPr>
              <w:t>Maximum number of SRS-RSRP measurement resources per CC</w:t>
            </w:r>
          </w:p>
          <w:p w14:paraId="327CE2B2" w14:textId="77777777" w:rsidR="00C13C1C" w:rsidRDefault="00C13C1C">
            <w:pPr>
              <w:widowControl w:val="0"/>
              <w:overflowPunct/>
              <w:autoSpaceDE/>
              <w:adjustRightInd/>
              <w:spacing w:after="0" w:line="256" w:lineRule="auto"/>
              <w:jc w:val="both"/>
              <w:rPr>
                <w:rFonts w:eastAsia="Malgun Gothic"/>
                <w:color w:val="000000"/>
                <w:kern w:val="2"/>
                <w:szCs w:val="18"/>
                <w:lang w:val="en-US" w:eastAsia="ko-KR"/>
              </w:rPr>
            </w:pPr>
            <w:r>
              <w:rPr>
                <w:rFonts w:eastAsia="Malgun Gothic"/>
                <w:color w:val="000000"/>
                <w:kern w:val="2"/>
                <w:szCs w:val="18"/>
                <w:lang w:val="en-US" w:eastAsia="ko-KR"/>
              </w:rPr>
              <w:t xml:space="preserve"> </w:t>
            </w:r>
          </w:p>
        </w:tc>
        <w:tc>
          <w:tcPr>
            <w:tcW w:w="422" w:type="pct"/>
            <w:tcBorders>
              <w:top w:val="single" w:sz="4" w:space="0" w:color="auto"/>
              <w:left w:val="single" w:sz="4" w:space="0" w:color="auto"/>
              <w:bottom w:val="single" w:sz="4" w:space="0" w:color="auto"/>
              <w:right w:val="single" w:sz="4" w:space="0" w:color="auto"/>
            </w:tcBorders>
            <w:vAlign w:val="center"/>
            <w:hideMark/>
          </w:tcPr>
          <w:p w14:paraId="7C118EBE" w14:textId="77777777" w:rsidR="00C13C1C" w:rsidRDefault="00C13C1C">
            <w:pPr>
              <w:widowControl w:val="0"/>
              <w:wordWrap w:val="0"/>
              <w:overflowPunct/>
              <w:adjustRightInd/>
              <w:spacing w:after="160" w:line="256" w:lineRule="auto"/>
              <w:jc w:val="both"/>
              <w:rPr>
                <w:rFonts w:ascii="Arial" w:eastAsia="MS Mincho" w:hAnsi="Arial" w:cs="Arial"/>
                <w:color w:val="000000"/>
                <w:sz w:val="18"/>
                <w:szCs w:val="18"/>
                <w:lang w:val="en-US" w:eastAsia="ja-JP"/>
              </w:rPr>
            </w:pPr>
            <w:r>
              <w:rPr>
                <w:rFonts w:eastAsia="Malgun Gothic"/>
                <w:color w:val="000000"/>
                <w:kern w:val="2"/>
                <w:sz w:val="18"/>
                <w:szCs w:val="18"/>
                <w:lang w:val="en-US" w:eastAsia="ko-KR"/>
              </w:rPr>
              <w:t xml:space="preserve">   X-1</w:t>
            </w:r>
          </w:p>
        </w:tc>
        <w:tc>
          <w:tcPr>
            <w:tcW w:w="550" w:type="pct"/>
            <w:tcBorders>
              <w:top w:val="single" w:sz="4" w:space="0" w:color="auto"/>
              <w:left w:val="single" w:sz="4" w:space="0" w:color="auto"/>
              <w:bottom w:val="single" w:sz="4" w:space="0" w:color="auto"/>
              <w:right w:val="single" w:sz="4" w:space="0" w:color="auto"/>
            </w:tcBorders>
            <w:vAlign w:val="center"/>
            <w:hideMark/>
          </w:tcPr>
          <w:p w14:paraId="489E052F" w14:textId="77777777" w:rsidR="00C13C1C" w:rsidRDefault="00C13C1C">
            <w:pPr>
              <w:keepLines/>
              <w:spacing w:after="0"/>
              <w:rPr>
                <w:rFonts w:ascii="Arial" w:eastAsia="Yu Mincho" w:hAnsi="Arial" w:cs="Arial"/>
                <w:color w:val="000000"/>
                <w:sz w:val="18"/>
                <w:szCs w:val="18"/>
                <w:lang w:val="en-US" w:eastAsia="ja-JP"/>
              </w:rPr>
            </w:pPr>
            <w:r>
              <w:rPr>
                <w:rFonts w:eastAsia="Malgun Gothic"/>
                <w:color w:val="000000"/>
                <w:lang w:val="en-US" w:eastAsia="ko-KR"/>
              </w:rPr>
              <w:t>L1-SRS-RSRP measurement and reporting is not supported</w:t>
            </w:r>
          </w:p>
        </w:tc>
        <w:tc>
          <w:tcPr>
            <w:tcW w:w="374" w:type="pct"/>
            <w:tcBorders>
              <w:top w:val="single" w:sz="4" w:space="0" w:color="auto"/>
              <w:left w:val="single" w:sz="4" w:space="0" w:color="auto"/>
              <w:bottom w:val="single" w:sz="4" w:space="0" w:color="auto"/>
              <w:right w:val="single" w:sz="4" w:space="0" w:color="auto"/>
            </w:tcBorders>
            <w:vAlign w:val="center"/>
            <w:hideMark/>
          </w:tcPr>
          <w:p w14:paraId="7139C725" w14:textId="77777777" w:rsidR="00C13C1C" w:rsidRDefault="00C13C1C">
            <w:pPr>
              <w:widowControl w:val="0"/>
              <w:wordWrap w:val="0"/>
              <w:overflowPunct/>
              <w:adjustRightInd/>
              <w:spacing w:after="160" w:line="256" w:lineRule="auto"/>
              <w:jc w:val="both"/>
              <w:rPr>
                <w:rFonts w:ascii="Arial" w:eastAsia="Yu Mincho" w:hAnsi="Arial" w:cs="Arial"/>
                <w:color w:val="000000"/>
                <w:sz w:val="18"/>
                <w:szCs w:val="18"/>
                <w:lang w:val="en-US" w:eastAsia="ja-JP"/>
              </w:rPr>
            </w:pPr>
            <w:r>
              <w:rPr>
                <w:rFonts w:ascii="Arial" w:hAnsi="Arial" w:cs="Arial"/>
                <w:color w:val="000000"/>
                <w:sz w:val="18"/>
                <w:szCs w:val="18"/>
                <w:lang w:val="en-US" w:eastAsia="zh-CN"/>
              </w:rPr>
              <w:t>Per Band</w:t>
            </w:r>
          </w:p>
        </w:tc>
        <w:tc>
          <w:tcPr>
            <w:tcW w:w="520" w:type="pct"/>
            <w:tcBorders>
              <w:top w:val="single" w:sz="4" w:space="0" w:color="auto"/>
              <w:left w:val="single" w:sz="4" w:space="0" w:color="auto"/>
              <w:bottom w:val="single" w:sz="4" w:space="0" w:color="auto"/>
              <w:right w:val="single" w:sz="4" w:space="0" w:color="auto"/>
            </w:tcBorders>
            <w:vAlign w:val="center"/>
            <w:hideMark/>
          </w:tcPr>
          <w:p w14:paraId="5099C5EF" w14:textId="77777777" w:rsidR="00C13C1C" w:rsidRDefault="00C13C1C">
            <w:pPr>
              <w:keepLines/>
              <w:spacing w:after="0"/>
              <w:jc w:val="center"/>
              <w:rPr>
                <w:rFonts w:ascii="Arial" w:hAnsi="Arial" w:cs="Arial"/>
                <w:color w:val="000000"/>
                <w:lang w:val="en-US" w:eastAsia="zh-CN"/>
              </w:rPr>
            </w:pPr>
            <w:r>
              <w:rPr>
                <w:rFonts w:eastAsia="Malgun Gothic"/>
                <w:color w:val="000000"/>
                <w:lang w:val="en-US" w:eastAsia="ko-KR"/>
              </w:rPr>
              <w:t>Only TDD</w:t>
            </w:r>
          </w:p>
        </w:tc>
        <w:tc>
          <w:tcPr>
            <w:tcW w:w="755" w:type="pct"/>
            <w:tcBorders>
              <w:top w:val="single" w:sz="4" w:space="0" w:color="auto"/>
              <w:left w:val="single" w:sz="4" w:space="0" w:color="auto"/>
              <w:bottom w:val="single" w:sz="4" w:space="0" w:color="auto"/>
              <w:right w:val="single" w:sz="4" w:space="0" w:color="auto"/>
            </w:tcBorders>
            <w:vAlign w:val="center"/>
            <w:hideMark/>
          </w:tcPr>
          <w:p w14:paraId="364B4674" w14:textId="77777777" w:rsidR="00C13C1C" w:rsidRDefault="00C13C1C">
            <w:pPr>
              <w:keepLines/>
              <w:spacing w:after="0"/>
              <w:rPr>
                <w:rFonts w:ascii="Arial" w:hAnsi="Arial" w:cs="Arial"/>
                <w:color w:val="000000"/>
                <w:lang w:val="en-US" w:eastAsia="ja-JP"/>
              </w:rPr>
            </w:pPr>
            <w:r>
              <w:rPr>
                <w:rFonts w:eastAsia="Malgun Gothic"/>
                <w:color w:val="000000"/>
                <w:lang w:val="en-US" w:eastAsia="ko-KR"/>
              </w:rPr>
              <w:t>Optional with capability signaling</w:t>
            </w:r>
          </w:p>
        </w:tc>
      </w:tr>
      <w:tr w:rsidR="00C13C1C" w14:paraId="29289E14" w14:textId="77777777" w:rsidTr="00C13C1C">
        <w:trPr>
          <w:trHeight w:val="43"/>
        </w:trPr>
        <w:tc>
          <w:tcPr>
            <w:tcW w:w="202" w:type="pct"/>
            <w:tcBorders>
              <w:top w:val="single" w:sz="4" w:space="0" w:color="auto"/>
              <w:left w:val="single" w:sz="4" w:space="0" w:color="auto"/>
              <w:bottom w:val="single" w:sz="4" w:space="0" w:color="auto"/>
              <w:right w:val="single" w:sz="4" w:space="0" w:color="auto"/>
            </w:tcBorders>
            <w:vAlign w:val="center"/>
            <w:hideMark/>
          </w:tcPr>
          <w:p w14:paraId="5F64779B" w14:textId="77777777" w:rsidR="00C13C1C" w:rsidRDefault="00C13C1C">
            <w:pPr>
              <w:keepLines/>
              <w:spacing w:after="0"/>
              <w:rPr>
                <w:rFonts w:ascii="Arial" w:eastAsia="MS Mincho" w:hAnsi="Arial" w:cs="Arial"/>
                <w:color w:val="000000"/>
                <w:sz w:val="18"/>
                <w:szCs w:val="18"/>
                <w:lang w:val="en-US" w:eastAsia="ja-JP"/>
              </w:rPr>
            </w:pPr>
            <w:r>
              <w:rPr>
                <w:rFonts w:eastAsia="Malgun Gothic"/>
                <w:color w:val="000000"/>
                <w:kern w:val="2"/>
                <w:sz w:val="18"/>
                <w:szCs w:val="18"/>
                <w:lang w:val="en-US" w:eastAsia="ko-KR"/>
              </w:rPr>
              <w:t>X-11</w:t>
            </w:r>
          </w:p>
        </w:tc>
        <w:tc>
          <w:tcPr>
            <w:tcW w:w="559" w:type="pct"/>
            <w:tcBorders>
              <w:top w:val="single" w:sz="4" w:space="0" w:color="auto"/>
              <w:left w:val="single" w:sz="4" w:space="0" w:color="auto"/>
              <w:bottom w:val="single" w:sz="4" w:space="0" w:color="auto"/>
              <w:right w:val="single" w:sz="4" w:space="0" w:color="auto"/>
            </w:tcBorders>
            <w:vAlign w:val="center"/>
            <w:hideMark/>
          </w:tcPr>
          <w:p w14:paraId="2C4D531F" w14:textId="77777777" w:rsidR="00C13C1C" w:rsidRDefault="00C13C1C">
            <w:pPr>
              <w:keepLines/>
              <w:spacing w:after="0"/>
              <w:rPr>
                <w:rFonts w:eastAsia="Malgun Gothic"/>
                <w:b/>
                <w:bCs/>
                <w:color w:val="000000"/>
                <w:lang w:val="en-US" w:eastAsia="ko-KR"/>
              </w:rPr>
            </w:pPr>
            <w:r>
              <w:rPr>
                <w:rFonts w:cs="Arial"/>
                <w:color w:val="000000"/>
                <w:sz w:val="18"/>
                <w:szCs w:val="18"/>
                <w:lang w:val="en-US" w:eastAsia="zh-CN"/>
              </w:rPr>
              <w:t>L1 CLI-RSSI measurement</w:t>
            </w:r>
            <w:r>
              <w:rPr>
                <w:rFonts w:eastAsia="MS Mincho" w:cs="Arial"/>
                <w:color w:val="000000"/>
                <w:sz w:val="18"/>
                <w:szCs w:val="18"/>
                <w:lang w:val="en-US" w:eastAsia="ja-JP"/>
              </w:rPr>
              <w:t xml:space="preserve"> and reporting</w:t>
            </w:r>
          </w:p>
        </w:tc>
        <w:tc>
          <w:tcPr>
            <w:tcW w:w="1618" w:type="pct"/>
            <w:tcBorders>
              <w:top w:val="single" w:sz="4" w:space="0" w:color="auto"/>
              <w:left w:val="single" w:sz="4" w:space="0" w:color="auto"/>
              <w:bottom w:val="single" w:sz="4" w:space="0" w:color="auto"/>
              <w:right w:val="single" w:sz="4" w:space="0" w:color="auto"/>
            </w:tcBorders>
            <w:vAlign w:val="center"/>
            <w:hideMark/>
          </w:tcPr>
          <w:p w14:paraId="2D7A9B16" w14:textId="77777777" w:rsidR="00C13C1C" w:rsidRDefault="00C13C1C" w:rsidP="00C13C1C">
            <w:pPr>
              <w:pStyle w:val="ListParagraph"/>
              <w:numPr>
                <w:ilvl w:val="0"/>
                <w:numId w:val="90"/>
              </w:numPr>
              <w:rPr>
                <w:rFonts w:eastAsia="MS Mincho" w:cs="Arial"/>
                <w:color w:val="000000"/>
                <w:sz w:val="18"/>
                <w:szCs w:val="18"/>
                <w:lang w:eastAsia="ja-JP"/>
              </w:rPr>
            </w:pPr>
            <w:r>
              <w:rPr>
                <w:rFonts w:eastAsia="MS Mincho" w:cs="Arial"/>
                <w:sz w:val="18"/>
                <w:szCs w:val="18"/>
                <w:lang w:eastAsia="ja-JP"/>
              </w:rPr>
              <w:t>Aperiodic L1 CLI-RSSI reporting o</w:t>
            </w:r>
            <w:r>
              <w:rPr>
                <w:rFonts w:eastAsia="MS Mincho" w:cs="Arial"/>
                <w:color w:val="000000"/>
                <w:sz w:val="18"/>
                <w:szCs w:val="18"/>
                <w:lang w:eastAsia="ja-JP"/>
              </w:rPr>
              <w:t>n PUSCH and periodic L1 CLI-RSSI reporting on PUCCH.</w:t>
            </w:r>
          </w:p>
          <w:p w14:paraId="539C7821" w14:textId="77777777" w:rsidR="00C13C1C" w:rsidRDefault="00C13C1C" w:rsidP="00C13C1C">
            <w:pPr>
              <w:pStyle w:val="ListParagraph"/>
              <w:numPr>
                <w:ilvl w:val="0"/>
                <w:numId w:val="90"/>
              </w:numPr>
              <w:rPr>
                <w:rFonts w:eastAsia="MS Mincho" w:cs="Arial"/>
                <w:color w:val="000000"/>
                <w:sz w:val="18"/>
                <w:szCs w:val="18"/>
                <w:lang w:eastAsia="ja-JP"/>
              </w:rPr>
            </w:pPr>
            <w:r>
              <w:rPr>
                <w:rFonts w:eastAsia="MS Mincho" w:cs="Arial"/>
                <w:color w:val="000000"/>
                <w:sz w:val="18"/>
                <w:szCs w:val="18"/>
                <w:lang w:eastAsia="ja-JP"/>
              </w:rPr>
              <w:t>Support of CLI-RSSI measurement resource configured in one UL subband only, in one DL subband only, or across two DL subbands only.</w:t>
            </w:r>
          </w:p>
          <w:p w14:paraId="34B95B5D" w14:textId="77777777" w:rsidR="00C13C1C" w:rsidRDefault="00C13C1C" w:rsidP="00C13C1C">
            <w:pPr>
              <w:pStyle w:val="ListParagraph"/>
              <w:numPr>
                <w:ilvl w:val="0"/>
                <w:numId w:val="90"/>
              </w:numPr>
              <w:rPr>
                <w:rFonts w:eastAsia="MS Mincho" w:cs="Arial"/>
                <w:color w:val="000000"/>
                <w:sz w:val="18"/>
                <w:szCs w:val="18"/>
                <w:lang w:eastAsia="ja-JP"/>
              </w:rPr>
            </w:pPr>
            <w:r>
              <w:rPr>
                <w:rFonts w:eastAsia="MS Mincho" w:cs="Arial"/>
                <w:color w:val="000000"/>
                <w:sz w:val="18"/>
                <w:szCs w:val="18"/>
                <w:lang w:eastAsia="ja-JP"/>
              </w:rPr>
              <w:t>Periodic and a</w:t>
            </w:r>
            <w:r>
              <w:rPr>
                <w:rFonts w:eastAsia="MS Mincho" w:cs="Arial"/>
                <w:sz w:val="18"/>
                <w:szCs w:val="18"/>
                <w:lang w:eastAsia="ja-JP"/>
              </w:rPr>
              <w:t xml:space="preserve">periodic CLI-RSSI measurement </w:t>
            </w:r>
            <w:r>
              <w:rPr>
                <w:rFonts w:eastAsia="MS Mincho" w:cs="Arial"/>
                <w:sz w:val="18"/>
                <w:szCs w:val="18"/>
                <w:lang w:eastAsia="ja-JP"/>
              </w:rPr>
              <w:lastRenderedPageBreak/>
              <w:t>resource</w:t>
            </w:r>
          </w:p>
          <w:p w14:paraId="45F2BC4D" w14:textId="77777777" w:rsidR="00C13C1C" w:rsidRDefault="00C13C1C" w:rsidP="00C13C1C">
            <w:pPr>
              <w:pStyle w:val="ListParagraph"/>
              <w:numPr>
                <w:ilvl w:val="0"/>
                <w:numId w:val="90"/>
              </w:numPr>
              <w:rPr>
                <w:color w:val="000000"/>
                <w:kern w:val="2"/>
                <w:sz w:val="18"/>
                <w:szCs w:val="18"/>
                <w:lang w:eastAsia="ko-KR"/>
              </w:rPr>
            </w:pPr>
            <w:r>
              <w:rPr>
                <w:color w:val="000000"/>
                <w:kern w:val="2"/>
                <w:sz w:val="18"/>
                <w:szCs w:val="18"/>
                <w:lang w:eastAsia="ko-KR"/>
              </w:rPr>
              <w:t xml:space="preserve">Maximum number of CLI-RSSI measurement resources across all CCs </w:t>
            </w:r>
          </w:p>
          <w:p w14:paraId="0C2EB4AF" w14:textId="77777777" w:rsidR="00C13C1C" w:rsidRDefault="00C13C1C" w:rsidP="00C13C1C">
            <w:pPr>
              <w:pStyle w:val="ListParagraph"/>
              <w:numPr>
                <w:ilvl w:val="0"/>
                <w:numId w:val="90"/>
              </w:numPr>
              <w:rPr>
                <w:rFonts w:eastAsia="MS Mincho" w:cs="Arial"/>
                <w:color w:val="000000"/>
                <w:sz w:val="18"/>
                <w:szCs w:val="18"/>
                <w:lang w:eastAsia="ja-JP"/>
              </w:rPr>
            </w:pPr>
            <w:r>
              <w:rPr>
                <w:color w:val="000000"/>
                <w:kern w:val="2"/>
                <w:sz w:val="18"/>
                <w:szCs w:val="18"/>
                <w:lang w:eastAsia="ko-KR"/>
              </w:rPr>
              <w:t>Maximum number of CLI-RSSI measurement resources per CC.</w:t>
            </w:r>
          </w:p>
        </w:tc>
        <w:tc>
          <w:tcPr>
            <w:tcW w:w="422" w:type="pct"/>
            <w:tcBorders>
              <w:top w:val="single" w:sz="4" w:space="0" w:color="auto"/>
              <w:left w:val="single" w:sz="4" w:space="0" w:color="auto"/>
              <w:bottom w:val="single" w:sz="4" w:space="0" w:color="auto"/>
              <w:right w:val="single" w:sz="4" w:space="0" w:color="auto"/>
            </w:tcBorders>
            <w:vAlign w:val="center"/>
            <w:hideMark/>
          </w:tcPr>
          <w:p w14:paraId="76D667D3" w14:textId="77777777" w:rsidR="00C13C1C" w:rsidRDefault="00C13C1C">
            <w:pPr>
              <w:keepLines/>
              <w:spacing w:after="0"/>
              <w:jc w:val="center"/>
              <w:rPr>
                <w:rFonts w:ascii="Arial" w:hAnsi="Arial" w:cs="Arial"/>
                <w:color w:val="000000"/>
                <w:sz w:val="18"/>
                <w:szCs w:val="18"/>
                <w:lang w:val="en-US" w:eastAsia="zh-CN"/>
              </w:rPr>
            </w:pPr>
            <w:r>
              <w:rPr>
                <w:rFonts w:eastAsia="Malgun Gothic"/>
                <w:color w:val="000000"/>
                <w:kern w:val="2"/>
                <w:sz w:val="18"/>
                <w:szCs w:val="18"/>
                <w:lang w:val="en-US" w:eastAsia="ko-KR"/>
              </w:rPr>
              <w:lastRenderedPageBreak/>
              <w:t>X-1</w:t>
            </w:r>
          </w:p>
        </w:tc>
        <w:tc>
          <w:tcPr>
            <w:tcW w:w="550" w:type="pct"/>
            <w:tcBorders>
              <w:top w:val="single" w:sz="4" w:space="0" w:color="auto"/>
              <w:left w:val="single" w:sz="4" w:space="0" w:color="auto"/>
              <w:bottom w:val="single" w:sz="4" w:space="0" w:color="auto"/>
              <w:right w:val="single" w:sz="4" w:space="0" w:color="auto"/>
            </w:tcBorders>
            <w:vAlign w:val="center"/>
            <w:hideMark/>
          </w:tcPr>
          <w:p w14:paraId="1A5A0A15" w14:textId="77777777" w:rsidR="00C13C1C" w:rsidRDefault="00C13C1C">
            <w:pPr>
              <w:keepLines/>
              <w:spacing w:after="0"/>
              <w:rPr>
                <w:rFonts w:eastAsia="Malgun Gothic"/>
                <w:color w:val="000000"/>
                <w:lang w:val="en-US" w:eastAsia="ko-KR"/>
              </w:rPr>
            </w:pPr>
            <w:r>
              <w:rPr>
                <w:rFonts w:eastAsia="Malgun Gothic"/>
                <w:color w:val="000000"/>
                <w:lang w:val="en-US" w:eastAsia="ko-KR"/>
              </w:rPr>
              <w:t>CLI-RSSI measurement and reporting is not supported</w:t>
            </w:r>
          </w:p>
        </w:tc>
        <w:tc>
          <w:tcPr>
            <w:tcW w:w="374" w:type="pct"/>
            <w:tcBorders>
              <w:top w:val="single" w:sz="4" w:space="0" w:color="auto"/>
              <w:left w:val="single" w:sz="4" w:space="0" w:color="auto"/>
              <w:bottom w:val="single" w:sz="4" w:space="0" w:color="auto"/>
              <w:right w:val="single" w:sz="4" w:space="0" w:color="auto"/>
            </w:tcBorders>
            <w:vAlign w:val="center"/>
            <w:hideMark/>
          </w:tcPr>
          <w:p w14:paraId="0B4187FF" w14:textId="77777777" w:rsidR="00C13C1C" w:rsidRDefault="00C13C1C">
            <w:pPr>
              <w:keepLines/>
              <w:spacing w:after="0"/>
              <w:jc w:val="center"/>
              <w:rPr>
                <w:rFonts w:ascii="Arial" w:eastAsia="MS Mincho" w:hAnsi="Arial" w:cs="Arial"/>
                <w:color w:val="000000"/>
                <w:sz w:val="18"/>
                <w:szCs w:val="18"/>
                <w:highlight w:val="yellow"/>
                <w:lang w:val="en-US" w:eastAsia="ja-JP"/>
              </w:rPr>
            </w:pPr>
            <w:r>
              <w:rPr>
                <w:rFonts w:ascii="Arial" w:hAnsi="Arial" w:cs="Arial"/>
                <w:color w:val="000000"/>
                <w:sz w:val="18"/>
                <w:szCs w:val="18"/>
                <w:lang w:val="en-US" w:eastAsia="zh-CN"/>
              </w:rPr>
              <w:t>Per Band</w:t>
            </w:r>
          </w:p>
        </w:tc>
        <w:tc>
          <w:tcPr>
            <w:tcW w:w="520" w:type="pct"/>
            <w:tcBorders>
              <w:top w:val="single" w:sz="4" w:space="0" w:color="auto"/>
              <w:left w:val="single" w:sz="4" w:space="0" w:color="auto"/>
              <w:bottom w:val="single" w:sz="4" w:space="0" w:color="auto"/>
              <w:right w:val="single" w:sz="4" w:space="0" w:color="auto"/>
            </w:tcBorders>
            <w:vAlign w:val="center"/>
            <w:hideMark/>
          </w:tcPr>
          <w:p w14:paraId="6C0AF63C" w14:textId="77777777" w:rsidR="00C13C1C" w:rsidRDefault="00C13C1C">
            <w:pPr>
              <w:keepLines/>
              <w:spacing w:after="0"/>
              <w:jc w:val="center"/>
              <w:rPr>
                <w:rFonts w:ascii="Arial" w:hAnsi="Arial" w:cs="Arial"/>
                <w:color w:val="000000"/>
                <w:lang w:val="en-US" w:eastAsia="zh-CN"/>
              </w:rPr>
            </w:pPr>
            <w:r>
              <w:rPr>
                <w:rFonts w:eastAsia="Malgun Gothic"/>
                <w:color w:val="000000"/>
                <w:lang w:val="en-US" w:eastAsia="ko-KR"/>
              </w:rPr>
              <w:t>Only TDD</w:t>
            </w:r>
          </w:p>
        </w:tc>
        <w:tc>
          <w:tcPr>
            <w:tcW w:w="755" w:type="pct"/>
            <w:tcBorders>
              <w:top w:val="single" w:sz="4" w:space="0" w:color="auto"/>
              <w:left w:val="single" w:sz="4" w:space="0" w:color="auto"/>
              <w:bottom w:val="single" w:sz="4" w:space="0" w:color="auto"/>
              <w:right w:val="single" w:sz="4" w:space="0" w:color="auto"/>
            </w:tcBorders>
            <w:vAlign w:val="center"/>
            <w:hideMark/>
          </w:tcPr>
          <w:p w14:paraId="7B954944" w14:textId="77777777" w:rsidR="00C13C1C" w:rsidRDefault="00C13C1C">
            <w:pPr>
              <w:keepLines/>
              <w:spacing w:after="0"/>
              <w:rPr>
                <w:rFonts w:eastAsia="Malgun Gothic"/>
                <w:color w:val="000000"/>
                <w:lang w:val="en-US" w:eastAsia="ko-KR"/>
              </w:rPr>
            </w:pPr>
            <w:r>
              <w:rPr>
                <w:rFonts w:eastAsia="Malgun Gothic"/>
                <w:color w:val="000000"/>
                <w:lang w:val="en-US" w:eastAsia="ko-KR"/>
              </w:rPr>
              <w:t>Optional with capability signaling</w:t>
            </w:r>
          </w:p>
        </w:tc>
      </w:tr>
    </w:tbl>
    <w:p w14:paraId="2400E1E0" w14:textId="77777777" w:rsidR="00C13C1C" w:rsidRDefault="00C13C1C" w:rsidP="001743DC">
      <w:pPr>
        <w:autoSpaceDE/>
        <w:spacing w:after="120"/>
        <w:ind w:left="1252" w:hangingChars="638" w:hanging="1252"/>
        <w:rPr>
          <w:rFonts w:eastAsia="Batang"/>
          <w:b/>
          <w:iCs/>
          <w:u w:val="single"/>
        </w:rPr>
      </w:pPr>
    </w:p>
    <w:p w14:paraId="16D093A7" w14:textId="77777777" w:rsidR="00C13C1C" w:rsidRDefault="00C13C1C" w:rsidP="001743DC">
      <w:pPr>
        <w:autoSpaceDE/>
        <w:spacing w:after="120"/>
        <w:ind w:left="1252" w:hangingChars="638" w:hanging="1252"/>
        <w:rPr>
          <w:rFonts w:eastAsia="Batang"/>
          <w:b/>
          <w:iCs/>
          <w:u w:val="single"/>
        </w:rPr>
      </w:pPr>
    </w:p>
    <w:p w14:paraId="217F6EF1" w14:textId="71D4DF86" w:rsidR="00501777" w:rsidRPr="00625A01" w:rsidRDefault="00501777" w:rsidP="00625A01"/>
    <w:sectPr w:rsidR="00501777" w:rsidRPr="00625A01" w:rsidSect="00D40D3D">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99A06" w14:textId="77777777" w:rsidR="00C56C17" w:rsidRDefault="00C56C17">
      <w:r>
        <w:separator/>
      </w:r>
    </w:p>
  </w:endnote>
  <w:endnote w:type="continuationSeparator" w:id="0">
    <w:p w14:paraId="28B5C14B" w14:textId="77777777" w:rsidR="00C56C17" w:rsidRDefault="00C56C17">
      <w:r>
        <w:continuationSeparator/>
      </w:r>
    </w:p>
  </w:endnote>
  <w:endnote w:type="continuationNotice" w:id="1">
    <w:p w14:paraId="296698F2" w14:textId="77777777" w:rsidR="00C56C17" w:rsidRDefault="00C56C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2DBB9" w14:textId="77777777" w:rsidR="00C56C17" w:rsidRDefault="00C56C17">
      <w:r>
        <w:separator/>
      </w:r>
    </w:p>
  </w:footnote>
  <w:footnote w:type="continuationSeparator" w:id="0">
    <w:p w14:paraId="7F56DAD5" w14:textId="77777777" w:rsidR="00C56C17" w:rsidRDefault="00C56C17">
      <w:r>
        <w:continuationSeparator/>
      </w:r>
    </w:p>
  </w:footnote>
  <w:footnote w:type="continuationNotice" w:id="1">
    <w:p w14:paraId="65D001EC" w14:textId="77777777" w:rsidR="00C56C17" w:rsidRDefault="00C56C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24D"/>
    <w:multiLevelType w:val="hybridMultilevel"/>
    <w:tmpl w:val="C01ECA28"/>
    <w:lvl w:ilvl="0" w:tplc="539863C2">
      <w:start w:val="1"/>
      <w:numFmt w:val="bullet"/>
      <w:lvlText w:val=""/>
      <w:lvlJc w:val="left"/>
      <w:pPr>
        <w:ind w:left="440" w:hanging="44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41751F"/>
    <w:multiLevelType w:val="hybridMultilevel"/>
    <w:tmpl w:val="D72A2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7024B"/>
    <w:multiLevelType w:val="hybridMultilevel"/>
    <w:tmpl w:val="2E8651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046375FD"/>
    <w:multiLevelType w:val="hybridMultilevel"/>
    <w:tmpl w:val="811EFD88"/>
    <w:lvl w:ilvl="0" w:tplc="71121A3A">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641C64"/>
    <w:multiLevelType w:val="hybridMultilevel"/>
    <w:tmpl w:val="3BF23B10"/>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5" w15:restartNumberingAfterBreak="0">
    <w:nsid w:val="04B676F0"/>
    <w:multiLevelType w:val="hybridMultilevel"/>
    <w:tmpl w:val="2A98764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22EC7"/>
    <w:multiLevelType w:val="hybridMultilevel"/>
    <w:tmpl w:val="5984A672"/>
    <w:lvl w:ilvl="0" w:tplc="08090003">
      <w:start w:val="1"/>
      <w:numFmt w:val="bullet"/>
      <w:lvlText w:val="o"/>
      <w:lvlJc w:val="left"/>
      <w:pPr>
        <w:ind w:left="1496" w:hanging="360"/>
      </w:pPr>
      <w:rPr>
        <w:rFonts w:ascii="Courier New" w:hAnsi="Courier New" w:cs="Courier New" w:hint="default"/>
      </w:rPr>
    </w:lvl>
    <w:lvl w:ilvl="1" w:tplc="FFFFFFFF">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F154BFF"/>
    <w:multiLevelType w:val="hybridMultilevel"/>
    <w:tmpl w:val="5D005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C062A6"/>
    <w:multiLevelType w:val="hybridMultilevel"/>
    <w:tmpl w:val="54D04198"/>
    <w:lvl w:ilvl="0" w:tplc="FFFFFFFF">
      <w:start w:val="1"/>
      <w:numFmt w:val="decimal"/>
      <w:lvlText w:val="%1."/>
      <w:lvlJc w:val="left"/>
      <w:pPr>
        <w:ind w:left="36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50E63D7"/>
    <w:multiLevelType w:val="hybridMultilevel"/>
    <w:tmpl w:val="9AF05358"/>
    <w:lvl w:ilvl="0" w:tplc="FFFFFFFF">
      <w:start w:val="1"/>
      <w:numFmt w:val="decimal"/>
      <w:lvlText w:val="%1."/>
      <w:lvlJc w:val="left"/>
      <w:pPr>
        <w:ind w:left="36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5BD3956"/>
    <w:multiLevelType w:val="hybridMultilevel"/>
    <w:tmpl w:val="6146233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A8750E4"/>
    <w:multiLevelType w:val="hybridMultilevel"/>
    <w:tmpl w:val="FE0A6E60"/>
    <w:lvl w:ilvl="0" w:tplc="47F01B14">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55210B"/>
    <w:multiLevelType w:val="hybridMultilevel"/>
    <w:tmpl w:val="BADC0B6A"/>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40E78FD"/>
    <w:multiLevelType w:val="hybridMultilevel"/>
    <w:tmpl w:val="BABE9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065DAE"/>
    <w:multiLevelType w:val="hybridMultilevel"/>
    <w:tmpl w:val="BADC0B6A"/>
    <w:lvl w:ilvl="0" w:tplc="FFFFFFFF">
      <w:start w:val="1"/>
      <w:numFmt w:val="decimal"/>
      <w:lvlText w:val="%1."/>
      <w:lvlJc w:val="left"/>
      <w:pPr>
        <w:ind w:left="36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B6E6668"/>
    <w:multiLevelType w:val="hybridMultilevel"/>
    <w:tmpl w:val="EDA44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CC6E7B"/>
    <w:multiLevelType w:val="hybridMultilevel"/>
    <w:tmpl w:val="7D2A38E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1"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2E3676D4"/>
    <w:multiLevelType w:val="hybridMultilevel"/>
    <w:tmpl w:val="F6EC6C26"/>
    <w:lvl w:ilvl="0" w:tplc="FFFFFFFF">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DE1503"/>
    <w:multiLevelType w:val="hybridMultilevel"/>
    <w:tmpl w:val="87C28FF2"/>
    <w:lvl w:ilvl="0" w:tplc="64C2F23C">
      <w:start w:val="1"/>
      <w:numFmt w:val="decimal"/>
      <w:lvlText w:val="%1."/>
      <w:lvlJc w:val="left"/>
      <w:pPr>
        <w:ind w:left="36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10848C2"/>
    <w:multiLevelType w:val="hybridMultilevel"/>
    <w:tmpl w:val="FE20B6E2"/>
    <w:lvl w:ilvl="0" w:tplc="64C2F23C">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6" w15:restartNumberingAfterBreak="0">
    <w:nsid w:val="34E02C35"/>
    <w:multiLevelType w:val="hybridMultilevel"/>
    <w:tmpl w:val="49DE466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35210361"/>
    <w:multiLevelType w:val="hybridMultilevel"/>
    <w:tmpl w:val="7F206DF2"/>
    <w:lvl w:ilvl="0" w:tplc="64C2F23C">
      <w:start w:val="1"/>
      <w:numFmt w:val="decimal"/>
      <w:lvlText w:val="%1."/>
      <w:lvlJc w:val="left"/>
      <w:pPr>
        <w:ind w:left="36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7ED3F0D"/>
    <w:multiLevelType w:val="hybridMultilevel"/>
    <w:tmpl w:val="09F8D34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455DBD"/>
    <w:multiLevelType w:val="hybridMultilevel"/>
    <w:tmpl w:val="CBDEA81E"/>
    <w:lvl w:ilvl="0" w:tplc="539863C2">
      <w:start w:val="1"/>
      <w:numFmt w:val="bullet"/>
      <w:lvlText w:val=""/>
      <w:lvlJc w:val="left"/>
      <w:pPr>
        <w:ind w:left="440" w:hanging="44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CAF4AAF"/>
    <w:multiLevelType w:val="hybridMultilevel"/>
    <w:tmpl w:val="23E6B74C"/>
    <w:lvl w:ilvl="0" w:tplc="EEEC9CF2">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CE556C9"/>
    <w:multiLevelType w:val="hybridMultilevel"/>
    <w:tmpl w:val="6E2C21B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3E0210F3"/>
    <w:multiLevelType w:val="hybridMultilevel"/>
    <w:tmpl w:val="353CA63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41407C0D"/>
    <w:multiLevelType w:val="hybridMultilevel"/>
    <w:tmpl w:val="0DB2AC66"/>
    <w:lvl w:ilvl="0" w:tplc="8B165C22">
      <w:start w:val="1"/>
      <w:numFmt w:val="lowerLetter"/>
      <w:lvlText w:val="(%1)"/>
      <w:lvlJc w:val="left"/>
      <w:pPr>
        <w:ind w:left="1780" w:hanging="360"/>
      </w:pPr>
      <w:rPr>
        <w:rFonts w:eastAsia="Malgun Gothic" w:hint="default"/>
      </w:rPr>
    </w:lvl>
    <w:lvl w:ilvl="1" w:tplc="08090019" w:tentative="1">
      <w:start w:val="1"/>
      <w:numFmt w:val="lowerLetter"/>
      <w:lvlText w:val="%2."/>
      <w:lvlJc w:val="left"/>
      <w:pPr>
        <w:ind w:left="2500" w:hanging="360"/>
      </w:pPr>
    </w:lvl>
    <w:lvl w:ilvl="2" w:tplc="0809001B" w:tentative="1">
      <w:start w:val="1"/>
      <w:numFmt w:val="lowerRoman"/>
      <w:lvlText w:val="%3."/>
      <w:lvlJc w:val="right"/>
      <w:pPr>
        <w:ind w:left="3220" w:hanging="180"/>
      </w:pPr>
    </w:lvl>
    <w:lvl w:ilvl="3" w:tplc="0809000F" w:tentative="1">
      <w:start w:val="1"/>
      <w:numFmt w:val="decimal"/>
      <w:lvlText w:val="%4."/>
      <w:lvlJc w:val="left"/>
      <w:pPr>
        <w:ind w:left="3940" w:hanging="360"/>
      </w:pPr>
    </w:lvl>
    <w:lvl w:ilvl="4" w:tplc="08090019" w:tentative="1">
      <w:start w:val="1"/>
      <w:numFmt w:val="lowerLetter"/>
      <w:lvlText w:val="%5."/>
      <w:lvlJc w:val="left"/>
      <w:pPr>
        <w:ind w:left="4660" w:hanging="360"/>
      </w:pPr>
    </w:lvl>
    <w:lvl w:ilvl="5" w:tplc="0809001B" w:tentative="1">
      <w:start w:val="1"/>
      <w:numFmt w:val="lowerRoman"/>
      <w:lvlText w:val="%6."/>
      <w:lvlJc w:val="right"/>
      <w:pPr>
        <w:ind w:left="5380" w:hanging="180"/>
      </w:pPr>
    </w:lvl>
    <w:lvl w:ilvl="6" w:tplc="0809000F" w:tentative="1">
      <w:start w:val="1"/>
      <w:numFmt w:val="decimal"/>
      <w:lvlText w:val="%7."/>
      <w:lvlJc w:val="left"/>
      <w:pPr>
        <w:ind w:left="6100" w:hanging="360"/>
      </w:pPr>
    </w:lvl>
    <w:lvl w:ilvl="7" w:tplc="08090019" w:tentative="1">
      <w:start w:val="1"/>
      <w:numFmt w:val="lowerLetter"/>
      <w:lvlText w:val="%8."/>
      <w:lvlJc w:val="left"/>
      <w:pPr>
        <w:ind w:left="6820" w:hanging="360"/>
      </w:pPr>
    </w:lvl>
    <w:lvl w:ilvl="8" w:tplc="0809001B" w:tentative="1">
      <w:start w:val="1"/>
      <w:numFmt w:val="lowerRoman"/>
      <w:lvlText w:val="%9."/>
      <w:lvlJc w:val="right"/>
      <w:pPr>
        <w:ind w:left="7540" w:hanging="180"/>
      </w:pPr>
    </w:lvl>
  </w:abstractNum>
  <w:abstractNum w:abstractNumId="35" w15:restartNumberingAfterBreak="0">
    <w:nsid w:val="43056359"/>
    <w:multiLevelType w:val="multilevel"/>
    <w:tmpl w:val="43056359"/>
    <w:lvl w:ilvl="0">
      <w:numFmt w:val="bullet"/>
      <w:lvlText w:val="-"/>
      <w:lvlJc w:val="left"/>
      <w:pPr>
        <w:tabs>
          <w:tab w:val="left" w:pos="0"/>
        </w:tabs>
        <w:ind w:left="840" w:hanging="420"/>
      </w:pPr>
      <w:rPr>
        <w:rFonts w:ascii="Arial"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6" w15:restartNumberingAfterBreak="0">
    <w:nsid w:val="48F47C12"/>
    <w:multiLevelType w:val="hybridMultilevel"/>
    <w:tmpl w:val="19CC2EF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4A264BBA"/>
    <w:multiLevelType w:val="hybridMultilevel"/>
    <w:tmpl w:val="7B7A6272"/>
    <w:lvl w:ilvl="0" w:tplc="FA2C093A">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B17659D"/>
    <w:multiLevelType w:val="hybridMultilevel"/>
    <w:tmpl w:val="F2DC67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CEB216E"/>
    <w:multiLevelType w:val="hybridMultilevel"/>
    <w:tmpl w:val="39E8ECC8"/>
    <w:lvl w:ilvl="0" w:tplc="64C2F23C">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D685B20"/>
    <w:multiLevelType w:val="hybridMultilevel"/>
    <w:tmpl w:val="885258A0"/>
    <w:lvl w:ilvl="0" w:tplc="08090001">
      <w:start w:val="1"/>
      <w:numFmt w:val="bullet"/>
      <w:lvlText w:val=""/>
      <w:lvlJc w:val="left"/>
      <w:pPr>
        <w:ind w:left="1264" w:hanging="360"/>
      </w:pPr>
      <w:rPr>
        <w:rFonts w:ascii="Symbol" w:hAnsi="Symbol" w:hint="default"/>
      </w:rPr>
    </w:lvl>
    <w:lvl w:ilvl="1" w:tplc="08090003" w:tentative="1">
      <w:start w:val="1"/>
      <w:numFmt w:val="bullet"/>
      <w:lvlText w:val="o"/>
      <w:lvlJc w:val="left"/>
      <w:pPr>
        <w:ind w:left="1984" w:hanging="360"/>
      </w:pPr>
      <w:rPr>
        <w:rFonts w:ascii="Courier New" w:hAnsi="Courier New" w:cs="Courier New" w:hint="default"/>
      </w:rPr>
    </w:lvl>
    <w:lvl w:ilvl="2" w:tplc="08090005" w:tentative="1">
      <w:start w:val="1"/>
      <w:numFmt w:val="bullet"/>
      <w:lvlText w:val=""/>
      <w:lvlJc w:val="left"/>
      <w:pPr>
        <w:ind w:left="2704" w:hanging="360"/>
      </w:pPr>
      <w:rPr>
        <w:rFonts w:ascii="Wingdings" w:hAnsi="Wingdings" w:hint="default"/>
      </w:rPr>
    </w:lvl>
    <w:lvl w:ilvl="3" w:tplc="08090001" w:tentative="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43" w15:restartNumberingAfterBreak="0">
    <w:nsid w:val="4E072056"/>
    <w:multiLevelType w:val="hybridMultilevel"/>
    <w:tmpl w:val="6BE80A9E"/>
    <w:lvl w:ilvl="0" w:tplc="FFFFFFFF">
      <w:start w:val="1"/>
      <w:numFmt w:val="bullet"/>
      <w:lvlText w:val=""/>
      <w:lvlJc w:val="left"/>
      <w:pPr>
        <w:ind w:left="1496" w:hanging="360"/>
      </w:pPr>
      <w:rPr>
        <w:rFonts w:ascii="Symbol" w:hAnsi="Symbol"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44" w15:restartNumberingAfterBreak="0">
    <w:nsid w:val="4F7B6A5E"/>
    <w:multiLevelType w:val="hybridMultilevel"/>
    <w:tmpl w:val="B134A2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50CB3537"/>
    <w:multiLevelType w:val="hybridMultilevel"/>
    <w:tmpl w:val="625CB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7" w15:restartNumberingAfterBreak="0">
    <w:nsid w:val="57523522"/>
    <w:multiLevelType w:val="hybridMultilevel"/>
    <w:tmpl w:val="F6EC6C26"/>
    <w:lvl w:ilvl="0" w:tplc="FFFFFFFF">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8" w15:restartNumberingAfterBreak="0">
    <w:nsid w:val="5AD5643F"/>
    <w:multiLevelType w:val="hybridMultilevel"/>
    <w:tmpl w:val="2D9055B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5B0C1EE8"/>
    <w:multiLevelType w:val="hybridMultilevel"/>
    <w:tmpl w:val="DDDA6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D59776E"/>
    <w:multiLevelType w:val="hybridMultilevel"/>
    <w:tmpl w:val="54D0419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1" w15:restartNumberingAfterBreak="0">
    <w:nsid w:val="5DD16220"/>
    <w:multiLevelType w:val="hybridMultilevel"/>
    <w:tmpl w:val="6652E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3" w15:restartNumberingAfterBreak="0">
    <w:nsid w:val="60072857"/>
    <w:multiLevelType w:val="hybridMultilevel"/>
    <w:tmpl w:val="04D8177C"/>
    <w:lvl w:ilvl="0" w:tplc="FF02A3BC">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0446667"/>
    <w:multiLevelType w:val="hybridMultilevel"/>
    <w:tmpl w:val="BADC0B6A"/>
    <w:lvl w:ilvl="0" w:tplc="FFFFFFFF">
      <w:start w:val="1"/>
      <w:numFmt w:val="decimal"/>
      <w:lvlText w:val="%1."/>
      <w:lvlJc w:val="left"/>
      <w:pPr>
        <w:ind w:left="36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61BA71AB"/>
    <w:multiLevelType w:val="hybridMultilevel"/>
    <w:tmpl w:val="11404AB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6" w15:restartNumberingAfterBreak="0">
    <w:nsid w:val="62192A43"/>
    <w:multiLevelType w:val="hybridMultilevel"/>
    <w:tmpl w:val="E9C8217E"/>
    <w:lvl w:ilvl="0" w:tplc="08090001">
      <w:start w:val="1"/>
      <w:numFmt w:val="bullet"/>
      <w:lvlText w:val=""/>
      <w:lvlJc w:val="left"/>
      <w:pPr>
        <w:ind w:left="-2493" w:hanging="360"/>
      </w:pPr>
      <w:rPr>
        <w:rFonts w:ascii="Symbol" w:hAnsi="Symbol" w:hint="default"/>
      </w:rPr>
    </w:lvl>
    <w:lvl w:ilvl="1" w:tplc="08090003">
      <w:start w:val="1"/>
      <w:numFmt w:val="bullet"/>
      <w:lvlText w:val="o"/>
      <w:lvlJc w:val="left"/>
      <w:pPr>
        <w:ind w:left="-1773" w:hanging="360"/>
      </w:pPr>
      <w:rPr>
        <w:rFonts w:ascii="Courier New" w:hAnsi="Courier New" w:cs="Courier New" w:hint="default"/>
      </w:rPr>
    </w:lvl>
    <w:lvl w:ilvl="2" w:tplc="08090005">
      <w:start w:val="1"/>
      <w:numFmt w:val="bullet"/>
      <w:lvlText w:val=""/>
      <w:lvlJc w:val="left"/>
      <w:pPr>
        <w:ind w:left="-1053" w:hanging="360"/>
      </w:pPr>
      <w:rPr>
        <w:rFonts w:ascii="Wingdings" w:hAnsi="Wingdings" w:hint="default"/>
      </w:rPr>
    </w:lvl>
    <w:lvl w:ilvl="3" w:tplc="08090001">
      <w:start w:val="1"/>
      <w:numFmt w:val="bullet"/>
      <w:lvlText w:val=""/>
      <w:lvlJc w:val="left"/>
      <w:pPr>
        <w:ind w:left="-333" w:hanging="360"/>
      </w:pPr>
      <w:rPr>
        <w:rFonts w:ascii="Symbol" w:hAnsi="Symbol" w:hint="default"/>
      </w:rPr>
    </w:lvl>
    <w:lvl w:ilvl="4" w:tplc="08090003">
      <w:start w:val="1"/>
      <w:numFmt w:val="bullet"/>
      <w:lvlText w:val="o"/>
      <w:lvlJc w:val="left"/>
      <w:pPr>
        <w:ind w:left="387" w:hanging="360"/>
      </w:pPr>
      <w:rPr>
        <w:rFonts w:ascii="Courier New" w:hAnsi="Courier New" w:cs="Courier New" w:hint="default"/>
      </w:rPr>
    </w:lvl>
    <w:lvl w:ilvl="5" w:tplc="08090005">
      <w:start w:val="1"/>
      <w:numFmt w:val="bullet"/>
      <w:lvlText w:val=""/>
      <w:lvlJc w:val="left"/>
      <w:pPr>
        <w:ind w:left="1107" w:hanging="360"/>
      </w:pPr>
      <w:rPr>
        <w:rFonts w:ascii="Wingdings" w:hAnsi="Wingdings" w:hint="default"/>
      </w:rPr>
    </w:lvl>
    <w:lvl w:ilvl="6" w:tplc="08090001">
      <w:start w:val="1"/>
      <w:numFmt w:val="bullet"/>
      <w:lvlText w:val=""/>
      <w:lvlJc w:val="left"/>
      <w:pPr>
        <w:ind w:left="1827" w:hanging="360"/>
      </w:pPr>
      <w:rPr>
        <w:rFonts w:ascii="Symbol" w:hAnsi="Symbol" w:hint="default"/>
      </w:rPr>
    </w:lvl>
    <w:lvl w:ilvl="7" w:tplc="08090003">
      <w:start w:val="1"/>
      <w:numFmt w:val="bullet"/>
      <w:lvlText w:val="o"/>
      <w:lvlJc w:val="left"/>
      <w:pPr>
        <w:ind w:left="2547" w:hanging="360"/>
      </w:pPr>
      <w:rPr>
        <w:rFonts w:ascii="Courier New" w:hAnsi="Courier New" w:cs="Courier New" w:hint="default"/>
      </w:rPr>
    </w:lvl>
    <w:lvl w:ilvl="8" w:tplc="08090005">
      <w:start w:val="1"/>
      <w:numFmt w:val="bullet"/>
      <w:lvlText w:val=""/>
      <w:lvlJc w:val="left"/>
      <w:pPr>
        <w:ind w:left="3267" w:hanging="360"/>
      </w:pPr>
      <w:rPr>
        <w:rFonts w:ascii="Wingdings" w:hAnsi="Wingdings" w:hint="default"/>
      </w:rPr>
    </w:lvl>
  </w:abstractNum>
  <w:abstractNum w:abstractNumId="57" w15:restartNumberingAfterBreak="0">
    <w:nsid w:val="66A87ABA"/>
    <w:multiLevelType w:val="hybridMultilevel"/>
    <w:tmpl w:val="9AF0535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8" w15:restartNumberingAfterBreak="0">
    <w:nsid w:val="67654879"/>
    <w:multiLevelType w:val="hybridMultilevel"/>
    <w:tmpl w:val="1B76F8AE"/>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81C4FAA"/>
    <w:multiLevelType w:val="hybridMultilevel"/>
    <w:tmpl w:val="343C70D0"/>
    <w:lvl w:ilvl="0" w:tplc="539863C2">
      <w:start w:val="1"/>
      <w:numFmt w:val="bullet"/>
      <w:lvlText w:val=""/>
      <w:lvlJc w:val="left"/>
      <w:pPr>
        <w:ind w:left="440" w:hanging="440"/>
      </w:pPr>
      <w:rPr>
        <w:rFonts w:ascii="Symbol" w:hAnsi="Symbol"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0" w15:restartNumberingAfterBreak="0">
    <w:nsid w:val="68BC546D"/>
    <w:multiLevelType w:val="hybridMultilevel"/>
    <w:tmpl w:val="F6EC6C26"/>
    <w:lvl w:ilvl="0" w:tplc="64C2F23C">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1"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2" w15:restartNumberingAfterBreak="0">
    <w:nsid w:val="6C170E57"/>
    <w:multiLevelType w:val="multilevel"/>
    <w:tmpl w:val="6C170E57"/>
    <w:lvl w:ilvl="0">
      <w:start w:val="1"/>
      <w:numFmt w:val="bullet"/>
      <w:lvlText w:val="•"/>
      <w:lvlJc w:val="left"/>
      <w:pPr>
        <w:ind w:left="420" w:hanging="420"/>
      </w:pPr>
      <w:rPr>
        <w:rFonts w:ascii="Arial" w:hAnsi="Arial"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CBD5E8F"/>
    <w:multiLevelType w:val="hybridMultilevel"/>
    <w:tmpl w:val="B8647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F682CFE"/>
    <w:multiLevelType w:val="hybridMultilevel"/>
    <w:tmpl w:val="78523D5A"/>
    <w:lvl w:ilvl="0" w:tplc="64C2F23C">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5" w15:restartNumberingAfterBreak="0">
    <w:nsid w:val="705F46EE"/>
    <w:multiLevelType w:val="hybridMultilevel"/>
    <w:tmpl w:val="B02C3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1C57102"/>
    <w:multiLevelType w:val="hybridMultilevel"/>
    <w:tmpl w:val="6BF4CB4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7" w15:restartNumberingAfterBreak="0">
    <w:nsid w:val="72DF226B"/>
    <w:multiLevelType w:val="hybridMultilevel"/>
    <w:tmpl w:val="31363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0122BF"/>
    <w:multiLevelType w:val="hybridMultilevel"/>
    <w:tmpl w:val="796EFC2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9" w15:restartNumberingAfterBreak="0">
    <w:nsid w:val="79CC581B"/>
    <w:multiLevelType w:val="hybridMultilevel"/>
    <w:tmpl w:val="7D2A38E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0" w15:restartNumberingAfterBreak="0">
    <w:nsid w:val="79D66506"/>
    <w:multiLevelType w:val="hybridMultilevel"/>
    <w:tmpl w:val="F2DC67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1" w15:restartNumberingAfterBreak="0">
    <w:nsid w:val="79D82EE4"/>
    <w:multiLevelType w:val="hybridMultilevel"/>
    <w:tmpl w:val="24F8B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BB51F3D"/>
    <w:multiLevelType w:val="hybridMultilevel"/>
    <w:tmpl w:val="27A69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E402359"/>
    <w:multiLevelType w:val="hybridMultilevel"/>
    <w:tmpl w:val="A2566B00"/>
    <w:lvl w:ilvl="0" w:tplc="539863C2">
      <w:start w:val="1"/>
      <w:numFmt w:val="bullet"/>
      <w:lvlText w:val=""/>
      <w:lvlJc w:val="left"/>
      <w:pPr>
        <w:ind w:left="440" w:hanging="44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7F815E47"/>
    <w:multiLevelType w:val="hybridMultilevel"/>
    <w:tmpl w:val="EE9433F8"/>
    <w:lvl w:ilvl="0" w:tplc="539863C2">
      <w:start w:val="1"/>
      <w:numFmt w:val="bullet"/>
      <w:lvlText w:val=""/>
      <w:lvlJc w:val="left"/>
      <w:pPr>
        <w:ind w:left="544" w:hanging="440"/>
      </w:pPr>
      <w:rPr>
        <w:rFonts w:ascii="Symbol" w:hAnsi="Symbol" w:hint="default"/>
        <w:lang w:val="en-GB"/>
      </w:rPr>
    </w:lvl>
    <w:lvl w:ilvl="1" w:tplc="08090003">
      <w:start w:val="1"/>
      <w:numFmt w:val="bullet"/>
      <w:lvlText w:val="o"/>
      <w:lvlJc w:val="left"/>
      <w:pPr>
        <w:ind w:left="1544" w:hanging="360"/>
      </w:pPr>
      <w:rPr>
        <w:rFonts w:ascii="Courier New" w:hAnsi="Courier New" w:cs="Courier New" w:hint="default"/>
      </w:rPr>
    </w:lvl>
    <w:lvl w:ilvl="2" w:tplc="08090005">
      <w:start w:val="1"/>
      <w:numFmt w:val="bullet"/>
      <w:lvlText w:val=""/>
      <w:lvlJc w:val="left"/>
      <w:pPr>
        <w:ind w:left="2264" w:hanging="360"/>
      </w:pPr>
      <w:rPr>
        <w:rFonts w:ascii="Wingdings" w:hAnsi="Wingdings" w:hint="default"/>
      </w:rPr>
    </w:lvl>
    <w:lvl w:ilvl="3" w:tplc="08090001">
      <w:start w:val="1"/>
      <w:numFmt w:val="bullet"/>
      <w:lvlText w:val=""/>
      <w:lvlJc w:val="left"/>
      <w:pPr>
        <w:ind w:left="2984" w:hanging="360"/>
      </w:pPr>
      <w:rPr>
        <w:rFonts w:ascii="Symbol" w:hAnsi="Symbol" w:hint="default"/>
      </w:rPr>
    </w:lvl>
    <w:lvl w:ilvl="4" w:tplc="08090003">
      <w:start w:val="1"/>
      <w:numFmt w:val="bullet"/>
      <w:lvlText w:val="o"/>
      <w:lvlJc w:val="left"/>
      <w:pPr>
        <w:ind w:left="3704" w:hanging="360"/>
      </w:pPr>
      <w:rPr>
        <w:rFonts w:ascii="Courier New" w:hAnsi="Courier New" w:cs="Courier New" w:hint="default"/>
      </w:rPr>
    </w:lvl>
    <w:lvl w:ilvl="5" w:tplc="08090005">
      <w:start w:val="1"/>
      <w:numFmt w:val="bullet"/>
      <w:lvlText w:val=""/>
      <w:lvlJc w:val="left"/>
      <w:pPr>
        <w:ind w:left="4424" w:hanging="360"/>
      </w:pPr>
      <w:rPr>
        <w:rFonts w:ascii="Wingdings" w:hAnsi="Wingdings" w:hint="default"/>
      </w:rPr>
    </w:lvl>
    <w:lvl w:ilvl="6" w:tplc="08090001">
      <w:start w:val="1"/>
      <w:numFmt w:val="bullet"/>
      <w:lvlText w:val=""/>
      <w:lvlJc w:val="left"/>
      <w:pPr>
        <w:ind w:left="5144" w:hanging="360"/>
      </w:pPr>
      <w:rPr>
        <w:rFonts w:ascii="Symbol" w:hAnsi="Symbol" w:hint="default"/>
      </w:rPr>
    </w:lvl>
    <w:lvl w:ilvl="7" w:tplc="08090003">
      <w:start w:val="1"/>
      <w:numFmt w:val="bullet"/>
      <w:lvlText w:val="o"/>
      <w:lvlJc w:val="left"/>
      <w:pPr>
        <w:ind w:left="5864" w:hanging="360"/>
      </w:pPr>
      <w:rPr>
        <w:rFonts w:ascii="Courier New" w:hAnsi="Courier New" w:cs="Courier New" w:hint="default"/>
      </w:rPr>
    </w:lvl>
    <w:lvl w:ilvl="8" w:tplc="08090005">
      <w:start w:val="1"/>
      <w:numFmt w:val="bullet"/>
      <w:lvlText w:val=""/>
      <w:lvlJc w:val="left"/>
      <w:pPr>
        <w:ind w:left="6584" w:hanging="360"/>
      </w:pPr>
      <w:rPr>
        <w:rFonts w:ascii="Wingdings" w:hAnsi="Wingdings" w:hint="default"/>
      </w:rPr>
    </w:lvl>
  </w:abstractNum>
  <w:num w:numId="1" w16cid:durableId="2126656038">
    <w:abstractNumId w:val="21"/>
  </w:num>
  <w:num w:numId="2" w16cid:durableId="1150443308">
    <w:abstractNumId w:val="29"/>
  </w:num>
  <w:num w:numId="3" w16cid:durableId="1232157210">
    <w:abstractNumId w:val="6"/>
  </w:num>
  <w:num w:numId="4" w16cid:durableId="801003285">
    <w:abstractNumId w:val="16"/>
  </w:num>
  <w:num w:numId="5" w16cid:durableId="1635720867">
    <w:abstractNumId w:val="8"/>
  </w:num>
  <w:num w:numId="6" w16cid:durableId="13298211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6702055">
    <w:abstractNumId w:val="53"/>
  </w:num>
  <w:num w:numId="8" w16cid:durableId="584608673">
    <w:abstractNumId w:val="37"/>
  </w:num>
  <w:num w:numId="9" w16cid:durableId="1978871131">
    <w:abstractNumId w:val="15"/>
  </w:num>
  <w:num w:numId="10" w16cid:durableId="440151886">
    <w:abstractNumId w:val="63"/>
  </w:num>
  <w:num w:numId="11" w16cid:durableId="721907133">
    <w:abstractNumId w:val="19"/>
  </w:num>
  <w:num w:numId="12" w16cid:durableId="960842237">
    <w:abstractNumId w:val="7"/>
  </w:num>
  <w:num w:numId="13" w16cid:durableId="716010061">
    <w:abstractNumId w:val="43"/>
  </w:num>
  <w:num w:numId="14" w16cid:durableId="957836497">
    <w:abstractNumId w:val="23"/>
  </w:num>
  <w:num w:numId="15" w16cid:durableId="293676867">
    <w:abstractNumId w:val="72"/>
  </w:num>
  <w:num w:numId="16" w16cid:durableId="2136869996">
    <w:abstractNumId w:val="36"/>
  </w:num>
  <w:num w:numId="17" w16cid:durableId="674501958">
    <w:abstractNumId w:val="49"/>
  </w:num>
  <w:num w:numId="18" w16cid:durableId="440415036">
    <w:abstractNumId w:val="34"/>
  </w:num>
  <w:num w:numId="19" w16cid:durableId="1967471470">
    <w:abstractNumId w:val="23"/>
  </w:num>
  <w:num w:numId="20" w16cid:durableId="938413421">
    <w:abstractNumId w:val="62"/>
  </w:num>
  <w:num w:numId="21" w16cid:durableId="1236671060">
    <w:abstractNumId w:val="23"/>
  </w:num>
  <w:num w:numId="22" w16cid:durableId="972371417">
    <w:abstractNumId w:val="3"/>
  </w:num>
  <w:num w:numId="23" w16cid:durableId="1764034374">
    <w:abstractNumId w:val="31"/>
  </w:num>
  <w:num w:numId="24" w16cid:durableId="1117717434">
    <w:abstractNumId w:val="13"/>
  </w:num>
  <w:num w:numId="25" w16cid:durableId="952829085">
    <w:abstractNumId w:val="62"/>
  </w:num>
  <w:num w:numId="26" w16cid:durableId="444077756">
    <w:abstractNumId w:val="41"/>
  </w:num>
  <w:num w:numId="27" w16cid:durableId="16531008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2851173">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1653337">
    <w:abstractNumId w:val="67"/>
  </w:num>
  <w:num w:numId="30" w16cid:durableId="96410645">
    <w:abstractNumId w:val="59"/>
  </w:num>
  <w:num w:numId="31" w16cid:durableId="548538574">
    <w:abstractNumId w:val="74"/>
  </w:num>
  <w:num w:numId="32" w16cid:durableId="1763063100">
    <w:abstractNumId w:val="75"/>
  </w:num>
  <w:num w:numId="33" w16cid:durableId="12008247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0877915">
    <w:abstractNumId w:val="38"/>
  </w:num>
  <w:num w:numId="35" w16cid:durableId="1922375000">
    <w:abstractNumId w:val="73"/>
  </w:num>
  <w:num w:numId="36" w16cid:durableId="2142840909">
    <w:abstractNumId w:val="75"/>
  </w:num>
  <w:num w:numId="37" w16cid:durableId="1219167399">
    <w:abstractNumId w:val="46"/>
  </w:num>
  <w:num w:numId="38" w16cid:durableId="839081197">
    <w:abstractNumId w:val="0"/>
  </w:num>
  <w:num w:numId="39" w16cid:durableId="183988160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30426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816599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386309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005672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8373200">
    <w:abstractNumId w:val="30"/>
  </w:num>
  <w:num w:numId="45" w16cid:durableId="282731933">
    <w:abstractNumId w:val="56"/>
  </w:num>
  <w:num w:numId="46" w16cid:durableId="1805808802">
    <w:abstractNumId w:val="44"/>
  </w:num>
  <w:num w:numId="47" w16cid:durableId="15249040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404821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935272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723089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793161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591491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358289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4888695">
    <w:abstractNumId w:val="14"/>
  </w:num>
  <w:num w:numId="55" w16cid:durableId="1308898852">
    <w:abstractNumId w:val="10"/>
  </w:num>
  <w:num w:numId="56" w16cid:durableId="1871532980">
    <w:abstractNumId w:val="11"/>
  </w:num>
  <w:num w:numId="57" w16cid:durableId="1332026812">
    <w:abstractNumId w:val="54"/>
  </w:num>
  <w:num w:numId="58" w16cid:durableId="443623452">
    <w:abstractNumId w:val="47"/>
  </w:num>
  <w:num w:numId="59" w16cid:durableId="2089379917">
    <w:abstractNumId w:val="52"/>
  </w:num>
  <w:num w:numId="60" w16cid:durableId="1404139070">
    <w:abstractNumId w:val="71"/>
  </w:num>
  <w:num w:numId="61" w16cid:durableId="1706716563">
    <w:abstractNumId w:val="65"/>
  </w:num>
  <w:num w:numId="62" w16cid:durableId="406193260">
    <w:abstractNumId w:val="45"/>
  </w:num>
  <w:num w:numId="63" w16cid:durableId="588853808">
    <w:abstractNumId w:val="9"/>
  </w:num>
  <w:num w:numId="64" w16cid:durableId="1073698655">
    <w:abstractNumId w:val="17"/>
  </w:num>
  <w:num w:numId="65" w16cid:durableId="1166823083">
    <w:abstractNumId w:val="59"/>
  </w:num>
  <w:num w:numId="66" w16cid:durableId="2100636967">
    <w:abstractNumId w:val="32"/>
  </w:num>
  <w:num w:numId="67" w16cid:durableId="644355628">
    <w:abstractNumId w:val="51"/>
  </w:num>
  <w:num w:numId="68" w16cid:durableId="1144158802">
    <w:abstractNumId w:val="1"/>
  </w:num>
  <w:num w:numId="69" w16cid:durableId="1973703680">
    <w:abstractNumId w:val="42"/>
  </w:num>
  <w:num w:numId="70" w16cid:durableId="904953543">
    <w:abstractNumId w:val="48"/>
  </w:num>
  <w:num w:numId="71" w16cid:durableId="1796749658">
    <w:abstractNumId w:val="55"/>
  </w:num>
  <w:num w:numId="72" w16cid:durableId="1263608319">
    <w:abstractNumId w:val="61"/>
  </w:num>
  <w:num w:numId="73" w16cid:durableId="1974943816">
    <w:abstractNumId w:val="5"/>
  </w:num>
  <w:num w:numId="74" w16cid:durableId="396244534">
    <w:abstractNumId w:val="68"/>
  </w:num>
  <w:num w:numId="75" w16cid:durableId="466508135">
    <w:abstractNumId w:val="4"/>
  </w:num>
  <w:num w:numId="76" w16cid:durableId="1482162239">
    <w:abstractNumId w:val="30"/>
  </w:num>
  <w:num w:numId="77" w16cid:durableId="86272727">
    <w:abstractNumId w:val="56"/>
  </w:num>
  <w:num w:numId="78" w16cid:durableId="1587691002">
    <w:abstractNumId w:val="44"/>
  </w:num>
  <w:num w:numId="79" w16cid:durableId="1924991504">
    <w:abstractNumId w:val="2"/>
  </w:num>
  <w:num w:numId="80" w16cid:durableId="1059397254">
    <w:abstractNumId w:val="33"/>
  </w:num>
  <w:num w:numId="81" w16cid:durableId="2016495041">
    <w:abstractNumId w:val="35"/>
  </w:num>
  <w:num w:numId="82" w16cid:durableId="605042182">
    <w:abstractNumId w:val="66"/>
  </w:num>
  <w:num w:numId="83" w16cid:durableId="1887446993">
    <w:abstractNumId w:val="70"/>
  </w:num>
  <w:num w:numId="84" w16cid:durableId="506091885">
    <w:abstractNumId w:val="58"/>
  </w:num>
  <w:num w:numId="85" w16cid:durableId="2926401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51448498">
    <w:abstractNumId w:val="69"/>
  </w:num>
  <w:num w:numId="87" w16cid:durableId="79564735">
    <w:abstractNumId w:val="22"/>
  </w:num>
  <w:num w:numId="88" w16cid:durableId="425425169">
    <w:abstractNumId w:val="18"/>
  </w:num>
  <w:num w:numId="89" w16cid:durableId="6764242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7525649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05B"/>
    <w:rsid w:val="000001C4"/>
    <w:rsid w:val="000001CE"/>
    <w:rsid w:val="0000070A"/>
    <w:rsid w:val="00000D7A"/>
    <w:rsid w:val="0000159F"/>
    <w:rsid w:val="000017C6"/>
    <w:rsid w:val="00001F0C"/>
    <w:rsid w:val="00003A5B"/>
    <w:rsid w:val="00003E20"/>
    <w:rsid w:val="00004683"/>
    <w:rsid w:val="00004A1C"/>
    <w:rsid w:val="00004AC8"/>
    <w:rsid w:val="00004CCE"/>
    <w:rsid w:val="00004D8C"/>
    <w:rsid w:val="00004E45"/>
    <w:rsid w:val="000053BA"/>
    <w:rsid w:val="000055C0"/>
    <w:rsid w:val="000059AD"/>
    <w:rsid w:val="00005B81"/>
    <w:rsid w:val="00005EF5"/>
    <w:rsid w:val="00006055"/>
    <w:rsid w:val="000067F8"/>
    <w:rsid w:val="00006AD4"/>
    <w:rsid w:val="00006CB9"/>
    <w:rsid w:val="000073B3"/>
    <w:rsid w:val="000074C4"/>
    <w:rsid w:val="0000773D"/>
    <w:rsid w:val="000079A6"/>
    <w:rsid w:val="00010630"/>
    <w:rsid w:val="00010709"/>
    <w:rsid w:val="0001079F"/>
    <w:rsid w:val="00010E2C"/>
    <w:rsid w:val="00011790"/>
    <w:rsid w:val="0001181C"/>
    <w:rsid w:val="00011BB2"/>
    <w:rsid w:val="00011C62"/>
    <w:rsid w:val="00012505"/>
    <w:rsid w:val="00012685"/>
    <w:rsid w:val="00012804"/>
    <w:rsid w:val="00012C4F"/>
    <w:rsid w:val="00012ECC"/>
    <w:rsid w:val="000131D1"/>
    <w:rsid w:val="00013455"/>
    <w:rsid w:val="000134E3"/>
    <w:rsid w:val="00013632"/>
    <w:rsid w:val="00013C66"/>
    <w:rsid w:val="00013F5E"/>
    <w:rsid w:val="0001403F"/>
    <w:rsid w:val="0001451F"/>
    <w:rsid w:val="0001487F"/>
    <w:rsid w:val="00014A0E"/>
    <w:rsid w:val="00014BFF"/>
    <w:rsid w:val="00014D24"/>
    <w:rsid w:val="00014F35"/>
    <w:rsid w:val="00015F98"/>
    <w:rsid w:val="000166AC"/>
    <w:rsid w:val="0001738B"/>
    <w:rsid w:val="00017737"/>
    <w:rsid w:val="00017B7F"/>
    <w:rsid w:val="00017EDA"/>
    <w:rsid w:val="00017F3B"/>
    <w:rsid w:val="00020C06"/>
    <w:rsid w:val="00021298"/>
    <w:rsid w:val="000212A5"/>
    <w:rsid w:val="0002156D"/>
    <w:rsid w:val="00022B8C"/>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53D"/>
    <w:rsid w:val="0003072D"/>
    <w:rsid w:val="00030A57"/>
    <w:rsid w:val="000314CD"/>
    <w:rsid w:val="00031A7C"/>
    <w:rsid w:val="00032068"/>
    <w:rsid w:val="0003332B"/>
    <w:rsid w:val="000333F2"/>
    <w:rsid w:val="00033544"/>
    <w:rsid w:val="000336F1"/>
    <w:rsid w:val="000339CE"/>
    <w:rsid w:val="00033D4D"/>
    <w:rsid w:val="000341DD"/>
    <w:rsid w:val="000344DC"/>
    <w:rsid w:val="0003479E"/>
    <w:rsid w:val="00034CD7"/>
    <w:rsid w:val="00035369"/>
    <w:rsid w:val="00035691"/>
    <w:rsid w:val="0003570C"/>
    <w:rsid w:val="0003576F"/>
    <w:rsid w:val="00035A58"/>
    <w:rsid w:val="00035B2A"/>
    <w:rsid w:val="00035BA6"/>
    <w:rsid w:val="00035C44"/>
    <w:rsid w:val="00036C26"/>
    <w:rsid w:val="00036F83"/>
    <w:rsid w:val="0003767C"/>
    <w:rsid w:val="00040418"/>
    <w:rsid w:val="000409D8"/>
    <w:rsid w:val="00040F4F"/>
    <w:rsid w:val="0004132D"/>
    <w:rsid w:val="0004136F"/>
    <w:rsid w:val="00041C9D"/>
    <w:rsid w:val="00042296"/>
    <w:rsid w:val="000426F5"/>
    <w:rsid w:val="00042ABD"/>
    <w:rsid w:val="000439EA"/>
    <w:rsid w:val="00043F7C"/>
    <w:rsid w:val="000447CF"/>
    <w:rsid w:val="000448B3"/>
    <w:rsid w:val="00044CFA"/>
    <w:rsid w:val="00044EE5"/>
    <w:rsid w:val="000453DC"/>
    <w:rsid w:val="00045569"/>
    <w:rsid w:val="000459C7"/>
    <w:rsid w:val="00045BCE"/>
    <w:rsid w:val="00045E69"/>
    <w:rsid w:val="00046630"/>
    <w:rsid w:val="00046C80"/>
    <w:rsid w:val="0004735B"/>
    <w:rsid w:val="0004743C"/>
    <w:rsid w:val="00047553"/>
    <w:rsid w:val="00047BC4"/>
    <w:rsid w:val="00047E8F"/>
    <w:rsid w:val="00050112"/>
    <w:rsid w:val="00050214"/>
    <w:rsid w:val="00050276"/>
    <w:rsid w:val="00050466"/>
    <w:rsid w:val="000505CC"/>
    <w:rsid w:val="00050891"/>
    <w:rsid w:val="00050980"/>
    <w:rsid w:val="00050B36"/>
    <w:rsid w:val="0005113F"/>
    <w:rsid w:val="000511F9"/>
    <w:rsid w:val="00051212"/>
    <w:rsid w:val="0005152D"/>
    <w:rsid w:val="00051B32"/>
    <w:rsid w:val="00051C92"/>
    <w:rsid w:val="0005230E"/>
    <w:rsid w:val="00052590"/>
    <w:rsid w:val="00052687"/>
    <w:rsid w:val="00052850"/>
    <w:rsid w:val="000528A2"/>
    <w:rsid w:val="00052B1E"/>
    <w:rsid w:val="00052BBA"/>
    <w:rsid w:val="00052DD6"/>
    <w:rsid w:val="00052E0E"/>
    <w:rsid w:val="0005342E"/>
    <w:rsid w:val="00053588"/>
    <w:rsid w:val="0005495A"/>
    <w:rsid w:val="00054B05"/>
    <w:rsid w:val="00054D9D"/>
    <w:rsid w:val="00055676"/>
    <w:rsid w:val="0005586B"/>
    <w:rsid w:val="00055B5E"/>
    <w:rsid w:val="000562E9"/>
    <w:rsid w:val="00056351"/>
    <w:rsid w:val="00056544"/>
    <w:rsid w:val="00056919"/>
    <w:rsid w:val="00056BDE"/>
    <w:rsid w:val="00057380"/>
    <w:rsid w:val="00057635"/>
    <w:rsid w:val="00057C5E"/>
    <w:rsid w:val="000600F3"/>
    <w:rsid w:val="00060D8E"/>
    <w:rsid w:val="00061061"/>
    <w:rsid w:val="000610A8"/>
    <w:rsid w:val="000613B0"/>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B2C"/>
    <w:rsid w:val="00065E3D"/>
    <w:rsid w:val="00065E94"/>
    <w:rsid w:val="00066719"/>
    <w:rsid w:val="000668FC"/>
    <w:rsid w:val="000669A3"/>
    <w:rsid w:val="00066F78"/>
    <w:rsid w:val="0006760B"/>
    <w:rsid w:val="00067A34"/>
    <w:rsid w:val="00067AB5"/>
    <w:rsid w:val="000701AD"/>
    <w:rsid w:val="000706AB"/>
    <w:rsid w:val="000707CA"/>
    <w:rsid w:val="00070D21"/>
    <w:rsid w:val="00070D4B"/>
    <w:rsid w:val="000715A2"/>
    <w:rsid w:val="000717C9"/>
    <w:rsid w:val="000717FB"/>
    <w:rsid w:val="000719BF"/>
    <w:rsid w:val="00071ECD"/>
    <w:rsid w:val="0007208A"/>
    <w:rsid w:val="0007213C"/>
    <w:rsid w:val="00072BBA"/>
    <w:rsid w:val="00072CD6"/>
    <w:rsid w:val="00072CEE"/>
    <w:rsid w:val="00072FF5"/>
    <w:rsid w:val="000730DC"/>
    <w:rsid w:val="00073676"/>
    <w:rsid w:val="00073886"/>
    <w:rsid w:val="0007440D"/>
    <w:rsid w:val="000750F6"/>
    <w:rsid w:val="0007531D"/>
    <w:rsid w:val="00075965"/>
    <w:rsid w:val="00075C6C"/>
    <w:rsid w:val="00075F4B"/>
    <w:rsid w:val="00075FDA"/>
    <w:rsid w:val="000760BC"/>
    <w:rsid w:val="000761A3"/>
    <w:rsid w:val="00076386"/>
    <w:rsid w:val="000768F3"/>
    <w:rsid w:val="00076B9B"/>
    <w:rsid w:val="00076C4D"/>
    <w:rsid w:val="00076D82"/>
    <w:rsid w:val="0007772F"/>
    <w:rsid w:val="00077C0A"/>
    <w:rsid w:val="000811B8"/>
    <w:rsid w:val="00081382"/>
    <w:rsid w:val="00081716"/>
    <w:rsid w:val="0008193C"/>
    <w:rsid w:val="00081DFB"/>
    <w:rsid w:val="00081EC2"/>
    <w:rsid w:val="00081EDE"/>
    <w:rsid w:val="00082154"/>
    <w:rsid w:val="00082CDB"/>
    <w:rsid w:val="00083042"/>
    <w:rsid w:val="00083800"/>
    <w:rsid w:val="00084141"/>
    <w:rsid w:val="00084362"/>
    <w:rsid w:val="000846AE"/>
    <w:rsid w:val="00084754"/>
    <w:rsid w:val="00084A65"/>
    <w:rsid w:val="00084D93"/>
    <w:rsid w:val="00084E87"/>
    <w:rsid w:val="000850D5"/>
    <w:rsid w:val="0008559A"/>
    <w:rsid w:val="00085639"/>
    <w:rsid w:val="00085A3A"/>
    <w:rsid w:val="00085ADF"/>
    <w:rsid w:val="00086797"/>
    <w:rsid w:val="00086B70"/>
    <w:rsid w:val="00086B7F"/>
    <w:rsid w:val="00087168"/>
    <w:rsid w:val="0008743A"/>
    <w:rsid w:val="00087FA3"/>
    <w:rsid w:val="000902C2"/>
    <w:rsid w:val="0009032D"/>
    <w:rsid w:val="000905D6"/>
    <w:rsid w:val="0009063D"/>
    <w:rsid w:val="00090D7F"/>
    <w:rsid w:val="000910F5"/>
    <w:rsid w:val="000915AE"/>
    <w:rsid w:val="00091A92"/>
    <w:rsid w:val="00091C51"/>
    <w:rsid w:val="00091C7C"/>
    <w:rsid w:val="0009227D"/>
    <w:rsid w:val="00092F52"/>
    <w:rsid w:val="00093C49"/>
    <w:rsid w:val="00093E57"/>
    <w:rsid w:val="00095A80"/>
    <w:rsid w:val="00095ABD"/>
    <w:rsid w:val="00095EE3"/>
    <w:rsid w:val="00095F8E"/>
    <w:rsid w:val="00097377"/>
    <w:rsid w:val="000973E1"/>
    <w:rsid w:val="00097899"/>
    <w:rsid w:val="000A0474"/>
    <w:rsid w:val="000A09EC"/>
    <w:rsid w:val="000A0A0D"/>
    <w:rsid w:val="000A1402"/>
    <w:rsid w:val="000A1622"/>
    <w:rsid w:val="000A18F8"/>
    <w:rsid w:val="000A20BA"/>
    <w:rsid w:val="000A218D"/>
    <w:rsid w:val="000A2440"/>
    <w:rsid w:val="000A246E"/>
    <w:rsid w:val="000A262C"/>
    <w:rsid w:val="000A2786"/>
    <w:rsid w:val="000A3200"/>
    <w:rsid w:val="000A3359"/>
    <w:rsid w:val="000A36CF"/>
    <w:rsid w:val="000A3C8D"/>
    <w:rsid w:val="000A3DFE"/>
    <w:rsid w:val="000A40EC"/>
    <w:rsid w:val="000A41EB"/>
    <w:rsid w:val="000A4C5B"/>
    <w:rsid w:val="000A5073"/>
    <w:rsid w:val="000A54EE"/>
    <w:rsid w:val="000A62BE"/>
    <w:rsid w:val="000A6A23"/>
    <w:rsid w:val="000A6C21"/>
    <w:rsid w:val="000A6CD5"/>
    <w:rsid w:val="000A74A9"/>
    <w:rsid w:val="000A7BC5"/>
    <w:rsid w:val="000B0311"/>
    <w:rsid w:val="000B0A6A"/>
    <w:rsid w:val="000B0AB5"/>
    <w:rsid w:val="000B0C45"/>
    <w:rsid w:val="000B0DA9"/>
    <w:rsid w:val="000B13E1"/>
    <w:rsid w:val="000B16DB"/>
    <w:rsid w:val="000B1766"/>
    <w:rsid w:val="000B1C5E"/>
    <w:rsid w:val="000B1E00"/>
    <w:rsid w:val="000B1E09"/>
    <w:rsid w:val="000B2244"/>
    <w:rsid w:val="000B2282"/>
    <w:rsid w:val="000B27E9"/>
    <w:rsid w:val="000B2A11"/>
    <w:rsid w:val="000B2A5B"/>
    <w:rsid w:val="000B317F"/>
    <w:rsid w:val="000B3B91"/>
    <w:rsid w:val="000B3D9B"/>
    <w:rsid w:val="000B4207"/>
    <w:rsid w:val="000B425D"/>
    <w:rsid w:val="000B4B1B"/>
    <w:rsid w:val="000B4C67"/>
    <w:rsid w:val="000B4C95"/>
    <w:rsid w:val="000B50C3"/>
    <w:rsid w:val="000B5483"/>
    <w:rsid w:val="000B555A"/>
    <w:rsid w:val="000B5661"/>
    <w:rsid w:val="000B57CE"/>
    <w:rsid w:val="000B5AC9"/>
    <w:rsid w:val="000B5DB9"/>
    <w:rsid w:val="000B5F0A"/>
    <w:rsid w:val="000B625F"/>
    <w:rsid w:val="000B6630"/>
    <w:rsid w:val="000B6D65"/>
    <w:rsid w:val="000B6EA4"/>
    <w:rsid w:val="000B6FB9"/>
    <w:rsid w:val="000B71AB"/>
    <w:rsid w:val="000B743C"/>
    <w:rsid w:val="000B7B49"/>
    <w:rsid w:val="000C00EC"/>
    <w:rsid w:val="000C01A2"/>
    <w:rsid w:val="000C0B1D"/>
    <w:rsid w:val="000C0CB5"/>
    <w:rsid w:val="000C1D59"/>
    <w:rsid w:val="000C21BF"/>
    <w:rsid w:val="000C2266"/>
    <w:rsid w:val="000C2621"/>
    <w:rsid w:val="000C2B09"/>
    <w:rsid w:val="000C30CF"/>
    <w:rsid w:val="000C3512"/>
    <w:rsid w:val="000C3D24"/>
    <w:rsid w:val="000C4356"/>
    <w:rsid w:val="000C4655"/>
    <w:rsid w:val="000C501D"/>
    <w:rsid w:val="000C5744"/>
    <w:rsid w:val="000C5B5B"/>
    <w:rsid w:val="000C5CBA"/>
    <w:rsid w:val="000C5F43"/>
    <w:rsid w:val="000C65D5"/>
    <w:rsid w:val="000C65D6"/>
    <w:rsid w:val="000C6665"/>
    <w:rsid w:val="000C69AB"/>
    <w:rsid w:val="000C6EE5"/>
    <w:rsid w:val="000C74BA"/>
    <w:rsid w:val="000C7531"/>
    <w:rsid w:val="000C7BA7"/>
    <w:rsid w:val="000C7C3F"/>
    <w:rsid w:val="000D00D9"/>
    <w:rsid w:val="000D02AB"/>
    <w:rsid w:val="000D0BD6"/>
    <w:rsid w:val="000D0BDE"/>
    <w:rsid w:val="000D0C61"/>
    <w:rsid w:val="000D0E45"/>
    <w:rsid w:val="000D12DF"/>
    <w:rsid w:val="000D1440"/>
    <w:rsid w:val="000D1901"/>
    <w:rsid w:val="000D1A23"/>
    <w:rsid w:val="000D1DCC"/>
    <w:rsid w:val="000D2547"/>
    <w:rsid w:val="000D27AD"/>
    <w:rsid w:val="000D29D1"/>
    <w:rsid w:val="000D2B0A"/>
    <w:rsid w:val="000D2EED"/>
    <w:rsid w:val="000D30C1"/>
    <w:rsid w:val="000D3286"/>
    <w:rsid w:val="000D344D"/>
    <w:rsid w:val="000D35F4"/>
    <w:rsid w:val="000D387D"/>
    <w:rsid w:val="000D3DAA"/>
    <w:rsid w:val="000D3F6F"/>
    <w:rsid w:val="000D401B"/>
    <w:rsid w:val="000D40E7"/>
    <w:rsid w:val="000D432F"/>
    <w:rsid w:val="000D4893"/>
    <w:rsid w:val="000D4DBD"/>
    <w:rsid w:val="000D50D0"/>
    <w:rsid w:val="000D5387"/>
    <w:rsid w:val="000D584F"/>
    <w:rsid w:val="000D5EAF"/>
    <w:rsid w:val="000D6228"/>
    <w:rsid w:val="000D6534"/>
    <w:rsid w:val="000D693D"/>
    <w:rsid w:val="000D6B82"/>
    <w:rsid w:val="000D6C5F"/>
    <w:rsid w:val="000D71EF"/>
    <w:rsid w:val="000D76BC"/>
    <w:rsid w:val="000D7750"/>
    <w:rsid w:val="000D7E91"/>
    <w:rsid w:val="000E071E"/>
    <w:rsid w:val="000E0DCF"/>
    <w:rsid w:val="000E0DEE"/>
    <w:rsid w:val="000E1325"/>
    <w:rsid w:val="000E181D"/>
    <w:rsid w:val="000E1EF3"/>
    <w:rsid w:val="000E27AA"/>
    <w:rsid w:val="000E337A"/>
    <w:rsid w:val="000E34FD"/>
    <w:rsid w:val="000E4350"/>
    <w:rsid w:val="000E4376"/>
    <w:rsid w:val="000E4408"/>
    <w:rsid w:val="000E4601"/>
    <w:rsid w:val="000E4681"/>
    <w:rsid w:val="000E475D"/>
    <w:rsid w:val="000E4D14"/>
    <w:rsid w:val="000E53AB"/>
    <w:rsid w:val="000E5713"/>
    <w:rsid w:val="000E5716"/>
    <w:rsid w:val="000E6337"/>
    <w:rsid w:val="000E6970"/>
    <w:rsid w:val="000E70E6"/>
    <w:rsid w:val="000E7673"/>
    <w:rsid w:val="000E7A79"/>
    <w:rsid w:val="000F12B1"/>
    <w:rsid w:val="000F15B2"/>
    <w:rsid w:val="000F19DE"/>
    <w:rsid w:val="000F21F9"/>
    <w:rsid w:val="000F286C"/>
    <w:rsid w:val="000F2E1F"/>
    <w:rsid w:val="000F301D"/>
    <w:rsid w:val="000F36BD"/>
    <w:rsid w:val="000F37B0"/>
    <w:rsid w:val="000F3909"/>
    <w:rsid w:val="000F3B13"/>
    <w:rsid w:val="000F3BF8"/>
    <w:rsid w:val="000F3DDD"/>
    <w:rsid w:val="000F3FE4"/>
    <w:rsid w:val="000F447B"/>
    <w:rsid w:val="000F44F0"/>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6F97"/>
    <w:rsid w:val="000F713D"/>
    <w:rsid w:val="000F7500"/>
    <w:rsid w:val="000F750D"/>
    <w:rsid w:val="000F785F"/>
    <w:rsid w:val="000F7974"/>
    <w:rsid w:val="000F7A73"/>
    <w:rsid w:val="00100042"/>
    <w:rsid w:val="001006B5"/>
    <w:rsid w:val="00100FBF"/>
    <w:rsid w:val="001014C1"/>
    <w:rsid w:val="0010170B"/>
    <w:rsid w:val="00101C4F"/>
    <w:rsid w:val="00101CF0"/>
    <w:rsid w:val="00102C9F"/>
    <w:rsid w:val="00102E94"/>
    <w:rsid w:val="00103AAC"/>
    <w:rsid w:val="00103FC9"/>
    <w:rsid w:val="00104021"/>
    <w:rsid w:val="00104786"/>
    <w:rsid w:val="00104A62"/>
    <w:rsid w:val="00104BF1"/>
    <w:rsid w:val="00104EB4"/>
    <w:rsid w:val="00105DEB"/>
    <w:rsid w:val="001061E0"/>
    <w:rsid w:val="001068D2"/>
    <w:rsid w:val="001069F2"/>
    <w:rsid w:val="0010757E"/>
    <w:rsid w:val="0010758F"/>
    <w:rsid w:val="00107A4B"/>
    <w:rsid w:val="00107D41"/>
    <w:rsid w:val="00107EF7"/>
    <w:rsid w:val="001103BD"/>
    <w:rsid w:val="0011059E"/>
    <w:rsid w:val="0011074B"/>
    <w:rsid w:val="001107ED"/>
    <w:rsid w:val="00111208"/>
    <w:rsid w:val="001112B2"/>
    <w:rsid w:val="001115E4"/>
    <w:rsid w:val="00111808"/>
    <w:rsid w:val="001118AE"/>
    <w:rsid w:val="00112220"/>
    <w:rsid w:val="001125DD"/>
    <w:rsid w:val="001127CE"/>
    <w:rsid w:val="0011331A"/>
    <w:rsid w:val="0011339F"/>
    <w:rsid w:val="00113523"/>
    <w:rsid w:val="0011380A"/>
    <w:rsid w:val="001139B5"/>
    <w:rsid w:val="00113B8F"/>
    <w:rsid w:val="00113EC8"/>
    <w:rsid w:val="00114035"/>
    <w:rsid w:val="00114227"/>
    <w:rsid w:val="00114E96"/>
    <w:rsid w:val="001152C7"/>
    <w:rsid w:val="00115610"/>
    <w:rsid w:val="00115C88"/>
    <w:rsid w:val="0011644A"/>
    <w:rsid w:val="00116B42"/>
    <w:rsid w:val="0011712C"/>
    <w:rsid w:val="00117332"/>
    <w:rsid w:val="0011784B"/>
    <w:rsid w:val="001204DD"/>
    <w:rsid w:val="00121E22"/>
    <w:rsid w:val="00122462"/>
    <w:rsid w:val="00122752"/>
    <w:rsid w:val="00122839"/>
    <w:rsid w:val="00122A48"/>
    <w:rsid w:val="0012339E"/>
    <w:rsid w:val="001237AC"/>
    <w:rsid w:val="00123A65"/>
    <w:rsid w:val="00123AD3"/>
    <w:rsid w:val="00124224"/>
    <w:rsid w:val="00124E12"/>
    <w:rsid w:val="00124E34"/>
    <w:rsid w:val="00124E64"/>
    <w:rsid w:val="00124E75"/>
    <w:rsid w:val="0012518A"/>
    <w:rsid w:val="001258E3"/>
    <w:rsid w:val="00126599"/>
    <w:rsid w:val="0012673D"/>
    <w:rsid w:val="001269B8"/>
    <w:rsid w:val="00126F34"/>
    <w:rsid w:val="00127099"/>
    <w:rsid w:val="001273FA"/>
    <w:rsid w:val="0012793A"/>
    <w:rsid w:val="00127956"/>
    <w:rsid w:val="00130313"/>
    <w:rsid w:val="00130594"/>
    <w:rsid w:val="00131A3E"/>
    <w:rsid w:val="00131B92"/>
    <w:rsid w:val="00131D69"/>
    <w:rsid w:val="001326CD"/>
    <w:rsid w:val="00132830"/>
    <w:rsid w:val="00132B71"/>
    <w:rsid w:val="00132B7F"/>
    <w:rsid w:val="001337A5"/>
    <w:rsid w:val="00134185"/>
    <w:rsid w:val="0013427A"/>
    <w:rsid w:val="00134578"/>
    <w:rsid w:val="001348FE"/>
    <w:rsid w:val="00134B36"/>
    <w:rsid w:val="00134D55"/>
    <w:rsid w:val="001350CE"/>
    <w:rsid w:val="00135E77"/>
    <w:rsid w:val="00135F21"/>
    <w:rsid w:val="00135FFF"/>
    <w:rsid w:val="001360F3"/>
    <w:rsid w:val="001362C2"/>
    <w:rsid w:val="0013678C"/>
    <w:rsid w:val="00136955"/>
    <w:rsid w:val="00136E19"/>
    <w:rsid w:val="001371B2"/>
    <w:rsid w:val="00137AB9"/>
    <w:rsid w:val="00137D78"/>
    <w:rsid w:val="00137F25"/>
    <w:rsid w:val="0014060C"/>
    <w:rsid w:val="00140645"/>
    <w:rsid w:val="001409A0"/>
    <w:rsid w:val="001416C7"/>
    <w:rsid w:val="00141E40"/>
    <w:rsid w:val="00141F08"/>
    <w:rsid w:val="00141FF2"/>
    <w:rsid w:val="00142082"/>
    <w:rsid w:val="001424A1"/>
    <w:rsid w:val="0014287A"/>
    <w:rsid w:val="00142DE2"/>
    <w:rsid w:val="00143709"/>
    <w:rsid w:val="00143AE3"/>
    <w:rsid w:val="00144C87"/>
    <w:rsid w:val="00144F3D"/>
    <w:rsid w:val="00146283"/>
    <w:rsid w:val="0014659B"/>
    <w:rsid w:val="001467B1"/>
    <w:rsid w:val="00146A0F"/>
    <w:rsid w:val="0014726B"/>
    <w:rsid w:val="0014726E"/>
    <w:rsid w:val="001477AF"/>
    <w:rsid w:val="001477EA"/>
    <w:rsid w:val="00147EC7"/>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FED"/>
    <w:rsid w:val="001540D0"/>
    <w:rsid w:val="0015458E"/>
    <w:rsid w:val="00154E25"/>
    <w:rsid w:val="0015521D"/>
    <w:rsid w:val="001555C6"/>
    <w:rsid w:val="00155BA9"/>
    <w:rsid w:val="00155BFD"/>
    <w:rsid w:val="00156ABA"/>
    <w:rsid w:val="00156B13"/>
    <w:rsid w:val="00156EB4"/>
    <w:rsid w:val="00157390"/>
    <w:rsid w:val="001607AB"/>
    <w:rsid w:val="0016082D"/>
    <w:rsid w:val="001608BA"/>
    <w:rsid w:val="00160998"/>
    <w:rsid w:val="00160CD6"/>
    <w:rsid w:val="00160F5F"/>
    <w:rsid w:val="001610C5"/>
    <w:rsid w:val="00161298"/>
    <w:rsid w:val="00161429"/>
    <w:rsid w:val="00162308"/>
    <w:rsid w:val="00162429"/>
    <w:rsid w:val="00162AFD"/>
    <w:rsid w:val="00162B35"/>
    <w:rsid w:val="00162CFF"/>
    <w:rsid w:val="0016316A"/>
    <w:rsid w:val="00163310"/>
    <w:rsid w:val="0016343F"/>
    <w:rsid w:val="00163539"/>
    <w:rsid w:val="0016381F"/>
    <w:rsid w:val="00163C04"/>
    <w:rsid w:val="00163D1D"/>
    <w:rsid w:val="00163F18"/>
    <w:rsid w:val="00163FAD"/>
    <w:rsid w:val="00164171"/>
    <w:rsid w:val="001646E9"/>
    <w:rsid w:val="00164E58"/>
    <w:rsid w:val="00165033"/>
    <w:rsid w:val="001652FB"/>
    <w:rsid w:val="00165505"/>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351"/>
    <w:rsid w:val="001743DC"/>
    <w:rsid w:val="00174BC3"/>
    <w:rsid w:val="00174D3F"/>
    <w:rsid w:val="00174FFD"/>
    <w:rsid w:val="001759CA"/>
    <w:rsid w:val="00175CE6"/>
    <w:rsid w:val="00176339"/>
    <w:rsid w:val="001764DB"/>
    <w:rsid w:val="00176C0D"/>
    <w:rsid w:val="00176C94"/>
    <w:rsid w:val="00176FE0"/>
    <w:rsid w:val="0017726A"/>
    <w:rsid w:val="00177B15"/>
    <w:rsid w:val="00177D04"/>
    <w:rsid w:val="00177DD3"/>
    <w:rsid w:val="00180278"/>
    <w:rsid w:val="001807F2"/>
    <w:rsid w:val="00180ACB"/>
    <w:rsid w:val="001812FB"/>
    <w:rsid w:val="001818A7"/>
    <w:rsid w:val="00181A2D"/>
    <w:rsid w:val="00181CEA"/>
    <w:rsid w:val="00181F3A"/>
    <w:rsid w:val="00181FFC"/>
    <w:rsid w:val="00182725"/>
    <w:rsid w:val="001829C8"/>
    <w:rsid w:val="001829D2"/>
    <w:rsid w:val="001832C5"/>
    <w:rsid w:val="00184606"/>
    <w:rsid w:val="00184D0F"/>
    <w:rsid w:val="00184EF4"/>
    <w:rsid w:val="0018560B"/>
    <w:rsid w:val="001858F5"/>
    <w:rsid w:val="00185AFA"/>
    <w:rsid w:val="00186572"/>
    <w:rsid w:val="00186904"/>
    <w:rsid w:val="00186B0A"/>
    <w:rsid w:val="00186FC0"/>
    <w:rsid w:val="00187859"/>
    <w:rsid w:val="001878C6"/>
    <w:rsid w:val="00187BB9"/>
    <w:rsid w:val="001901E1"/>
    <w:rsid w:val="001905BD"/>
    <w:rsid w:val="00190BF0"/>
    <w:rsid w:val="00190CB7"/>
    <w:rsid w:val="001914CC"/>
    <w:rsid w:val="00191636"/>
    <w:rsid w:val="00191B6D"/>
    <w:rsid w:val="00191E79"/>
    <w:rsid w:val="00191E87"/>
    <w:rsid w:val="00192CB5"/>
    <w:rsid w:val="00192D6C"/>
    <w:rsid w:val="00192D8E"/>
    <w:rsid w:val="00192FE6"/>
    <w:rsid w:val="0019360B"/>
    <w:rsid w:val="0019377F"/>
    <w:rsid w:val="00193986"/>
    <w:rsid w:val="00193B08"/>
    <w:rsid w:val="00194518"/>
    <w:rsid w:val="00194570"/>
    <w:rsid w:val="00194626"/>
    <w:rsid w:val="00194EF7"/>
    <w:rsid w:val="00196A22"/>
    <w:rsid w:val="00196B43"/>
    <w:rsid w:val="00196BCE"/>
    <w:rsid w:val="00196BF4"/>
    <w:rsid w:val="00197020"/>
    <w:rsid w:val="001972DA"/>
    <w:rsid w:val="001976AA"/>
    <w:rsid w:val="00197A07"/>
    <w:rsid w:val="00197A20"/>
    <w:rsid w:val="00197D9B"/>
    <w:rsid w:val="001A0177"/>
    <w:rsid w:val="001A02F6"/>
    <w:rsid w:val="001A05B9"/>
    <w:rsid w:val="001A05C9"/>
    <w:rsid w:val="001A0B27"/>
    <w:rsid w:val="001A0C8C"/>
    <w:rsid w:val="001A1061"/>
    <w:rsid w:val="001A115B"/>
    <w:rsid w:val="001A15C6"/>
    <w:rsid w:val="001A17FF"/>
    <w:rsid w:val="001A1C03"/>
    <w:rsid w:val="001A4394"/>
    <w:rsid w:val="001A44EF"/>
    <w:rsid w:val="001A46BD"/>
    <w:rsid w:val="001A53B4"/>
    <w:rsid w:val="001A5510"/>
    <w:rsid w:val="001A5C7B"/>
    <w:rsid w:val="001A5CB6"/>
    <w:rsid w:val="001A5E19"/>
    <w:rsid w:val="001A6157"/>
    <w:rsid w:val="001A61E2"/>
    <w:rsid w:val="001A63D8"/>
    <w:rsid w:val="001A7016"/>
    <w:rsid w:val="001A7035"/>
    <w:rsid w:val="001A7BBA"/>
    <w:rsid w:val="001B017D"/>
    <w:rsid w:val="001B01FA"/>
    <w:rsid w:val="001B0832"/>
    <w:rsid w:val="001B111A"/>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39"/>
    <w:rsid w:val="001B46ED"/>
    <w:rsid w:val="001B49E1"/>
    <w:rsid w:val="001B4C3C"/>
    <w:rsid w:val="001B57E8"/>
    <w:rsid w:val="001B6371"/>
    <w:rsid w:val="001B69AB"/>
    <w:rsid w:val="001B7E0C"/>
    <w:rsid w:val="001C05FA"/>
    <w:rsid w:val="001C0674"/>
    <w:rsid w:val="001C1405"/>
    <w:rsid w:val="001C1628"/>
    <w:rsid w:val="001C1AC3"/>
    <w:rsid w:val="001C1B93"/>
    <w:rsid w:val="001C2016"/>
    <w:rsid w:val="001C226F"/>
    <w:rsid w:val="001C254C"/>
    <w:rsid w:val="001C26F2"/>
    <w:rsid w:val="001C29A1"/>
    <w:rsid w:val="001C3C7E"/>
    <w:rsid w:val="001C4567"/>
    <w:rsid w:val="001C474D"/>
    <w:rsid w:val="001C4C77"/>
    <w:rsid w:val="001C5296"/>
    <w:rsid w:val="001C52B5"/>
    <w:rsid w:val="001C63CC"/>
    <w:rsid w:val="001C6465"/>
    <w:rsid w:val="001C66AC"/>
    <w:rsid w:val="001C6754"/>
    <w:rsid w:val="001C6B60"/>
    <w:rsid w:val="001C6CAF"/>
    <w:rsid w:val="001C77F0"/>
    <w:rsid w:val="001C7929"/>
    <w:rsid w:val="001C7AE4"/>
    <w:rsid w:val="001D02AD"/>
    <w:rsid w:val="001D08C6"/>
    <w:rsid w:val="001D100F"/>
    <w:rsid w:val="001D104C"/>
    <w:rsid w:val="001D1F0F"/>
    <w:rsid w:val="001D207C"/>
    <w:rsid w:val="001D25CF"/>
    <w:rsid w:val="001D271A"/>
    <w:rsid w:val="001D30C9"/>
    <w:rsid w:val="001D3201"/>
    <w:rsid w:val="001D374F"/>
    <w:rsid w:val="001D445B"/>
    <w:rsid w:val="001D4489"/>
    <w:rsid w:val="001D46A0"/>
    <w:rsid w:val="001D4D46"/>
    <w:rsid w:val="001D50C2"/>
    <w:rsid w:val="001D5145"/>
    <w:rsid w:val="001D56BF"/>
    <w:rsid w:val="001D5888"/>
    <w:rsid w:val="001D5A92"/>
    <w:rsid w:val="001D6275"/>
    <w:rsid w:val="001D6446"/>
    <w:rsid w:val="001D753C"/>
    <w:rsid w:val="001D7CA4"/>
    <w:rsid w:val="001D7E58"/>
    <w:rsid w:val="001E0425"/>
    <w:rsid w:val="001E090B"/>
    <w:rsid w:val="001E12DE"/>
    <w:rsid w:val="001E13B3"/>
    <w:rsid w:val="001E265A"/>
    <w:rsid w:val="001E297F"/>
    <w:rsid w:val="001E2A67"/>
    <w:rsid w:val="001E2E6E"/>
    <w:rsid w:val="001E2F0F"/>
    <w:rsid w:val="001E30A0"/>
    <w:rsid w:val="001E3113"/>
    <w:rsid w:val="001E37A2"/>
    <w:rsid w:val="001E3CE8"/>
    <w:rsid w:val="001E3DE1"/>
    <w:rsid w:val="001E48AA"/>
    <w:rsid w:val="001E4984"/>
    <w:rsid w:val="001E4D4F"/>
    <w:rsid w:val="001E50B1"/>
    <w:rsid w:val="001E54F9"/>
    <w:rsid w:val="001E57CF"/>
    <w:rsid w:val="001E5904"/>
    <w:rsid w:val="001E5981"/>
    <w:rsid w:val="001E5C59"/>
    <w:rsid w:val="001E6826"/>
    <w:rsid w:val="001E6C0D"/>
    <w:rsid w:val="001E6C5F"/>
    <w:rsid w:val="001E6D01"/>
    <w:rsid w:val="001E6E8E"/>
    <w:rsid w:val="001E74BA"/>
    <w:rsid w:val="001E74EF"/>
    <w:rsid w:val="001E7B9F"/>
    <w:rsid w:val="001F01FB"/>
    <w:rsid w:val="001F0275"/>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3E45"/>
    <w:rsid w:val="001F423D"/>
    <w:rsid w:val="001F4DAC"/>
    <w:rsid w:val="001F5019"/>
    <w:rsid w:val="001F51C5"/>
    <w:rsid w:val="001F5329"/>
    <w:rsid w:val="001F5E34"/>
    <w:rsid w:val="001F5F47"/>
    <w:rsid w:val="001F6387"/>
    <w:rsid w:val="001F63C3"/>
    <w:rsid w:val="001F65B0"/>
    <w:rsid w:val="001F67AA"/>
    <w:rsid w:val="001F6AFD"/>
    <w:rsid w:val="001F738D"/>
    <w:rsid w:val="001F7599"/>
    <w:rsid w:val="001F7908"/>
    <w:rsid w:val="001F79C0"/>
    <w:rsid w:val="001F7B6B"/>
    <w:rsid w:val="0020026A"/>
    <w:rsid w:val="00200457"/>
    <w:rsid w:val="002006B2"/>
    <w:rsid w:val="002007FD"/>
    <w:rsid w:val="00200F15"/>
    <w:rsid w:val="0020184A"/>
    <w:rsid w:val="0020192E"/>
    <w:rsid w:val="00201B0F"/>
    <w:rsid w:val="00201FDA"/>
    <w:rsid w:val="002025B9"/>
    <w:rsid w:val="00202DF5"/>
    <w:rsid w:val="002034CD"/>
    <w:rsid w:val="00204A2A"/>
    <w:rsid w:val="00204B22"/>
    <w:rsid w:val="00204B3A"/>
    <w:rsid w:val="00204B9F"/>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803"/>
    <w:rsid w:val="00207DF2"/>
    <w:rsid w:val="00210309"/>
    <w:rsid w:val="0021045F"/>
    <w:rsid w:val="0021113A"/>
    <w:rsid w:val="00211305"/>
    <w:rsid w:val="002114F0"/>
    <w:rsid w:val="00211519"/>
    <w:rsid w:val="00211932"/>
    <w:rsid w:val="002119B1"/>
    <w:rsid w:val="00211C74"/>
    <w:rsid w:val="002120FD"/>
    <w:rsid w:val="0021224B"/>
    <w:rsid w:val="00212473"/>
    <w:rsid w:val="00212950"/>
    <w:rsid w:val="00212FB8"/>
    <w:rsid w:val="002135DC"/>
    <w:rsid w:val="00213709"/>
    <w:rsid w:val="00213781"/>
    <w:rsid w:val="00214012"/>
    <w:rsid w:val="00214567"/>
    <w:rsid w:val="0021480A"/>
    <w:rsid w:val="002149AF"/>
    <w:rsid w:val="002149FF"/>
    <w:rsid w:val="00214A86"/>
    <w:rsid w:val="002151F7"/>
    <w:rsid w:val="00215AAA"/>
    <w:rsid w:val="00215F73"/>
    <w:rsid w:val="002166F0"/>
    <w:rsid w:val="0021673D"/>
    <w:rsid w:val="0021683C"/>
    <w:rsid w:val="002169B3"/>
    <w:rsid w:val="00216F5F"/>
    <w:rsid w:val="002175D8"/>
    <w:rsid w:val="00217B3A"/>
    <w:rsid w:val="00217C1E"/>
    <w:rsid w:val="0022039B"/>
    <w:rsid w:val="00220615"/>
    <w:rsid w:val="00220B0B"/>
    <w:rsid w:val="00220B56"/>
    <w:rsid w:val="0022101C"/>
    <w:rsid w:val="0022152E"/>
    <w:rsid w:val="00221985"/>
    <w:rsid w:val="00221E0C"/>
    <w:rsid w:val="00221EC5"/>
    <w:rsid w:val="002226BC"/>
    <w:rsid w:val="0022284A"/>
    <w:rsid w:val="00222A7A"/>
    <w:rsid w:val="00222C06"/>
    <w:rsid w:val="00223606"/>
    <w:rsid w:val="00223B9D"/>
    <w:rsid w:val="00223CC1"/>
    <w:rsid w:val="00224A2C"/>
    <w:rsid w:val="00224E8B"/>
    <w:rsid w:val="00225217"/>
    <w:rsid w:val="002256D9"/>
    <w:rsid w:val="002258A1"/>
    <w:rsid w:val="0022628F"/>
    <w:rsid w:val="00226577"/>
    <w:rsid w:val="0022687C"/>
    <w:rsid w:val="002268A7"/>
    <w:rsid w:val="00226E2D"/>
    <w:rsid w:val="002279BC"/>
    <w:rsid w:val="00227A3E"/>
    <w:rsid w:val="00227B2C"/>
    <w:rsid w:val="002306F8"/>
    <w:rsid w:val="002312F4"/>
    <w:rsid w:val="002313A2"/>
    <w:rsid w:val="00231974"/>
    <w:rsid w:val="00231FC7"/>
    <w:rsid w:val="0023288C"/>
    <w:rsid w:val="00232930"/>
    <w:rsid w:val="00232982"/>
    <w:rsid w:val="00232A95"/>
    <w:rsid w:val="00232C3F"/>
    <w:rsid w:val="00232DD9"/>
    <w:rsid w:val="0023308F"/>
    <w:rsid w:val="00233403"/>
    <w:rsid w:val="00233440"/>
    <w:rsid w:val="00233609"/>
    <w:rsid w:val="00233D0E"/>
    <w:rsid w:val="00234270"/>
    <w:rsid w:val="00234364"/>
    <w:rsid w:val="00234B61"/>
    <w:rsid w:val="00234E13"/>
    <w:rsid w:val="0023598D"/>
    <w:rsid w:val="00235EB9"/>
    <w:rsid w:val="00236223"/>
    <w:rsid w:val="002362A2"/>
    <w:rsid w:val="00236450"/>
    <w:rsid w:val="0023655A"/>
    <w:rsid w:val="002365AA"/>
    <w:rsid w:val="002375D1"/>
    <w:rsid w:val="0023765A"/>
    <w:rsid w:val="002376D7"/>
    <w:rsid w:val="002377D4"/>
    <w:rsid w:val="00237921"/>
    <w:rsid w:val="00237C1E"/>
    <w:rsid w:val="00240342"/>
    <w:rsid w:val="0024044A"/>
    <w:rsid w:val="0024076B"/>
    <w:rsid w:val="002407C3"/>
    <w:rsid w:val="00241311"/>
    <w:rsid w:val="00241316"/>
    <w:rsid w:val="002418BE"/>
    <w:rsid w:val="002418E8"/>
    <w:rsid w:val="00241ED1"/>
    <w:rsid w:val="00242177"/>
    <w:rsid w:val="00242E22"/>
    <w:rsid w:val="00242FCC"/>
    <w:rsid w:val="0024336B"/>
    <w:rsid w:val="00243389"/>
    <w:rsid w:val="002437AA"/>
    <w:rsid w:val="00243A84"/>
    <w:rsid w:val="00243AC4"/>
    <w:rsid w:val="00244194"/>
    <w:rsid w:val="0024424F"/>
    <w:rsid w:val="00244404"/>
    <w:rsid w:val="00244B59"/>
    <w:rsid w:val="00244D28"/>
    <w:rsid w:val="002452A0"/>
    <w:rsid w:val="00245689"/>
    <w:rsid w:val="00245720"/>
    <w:rsid w:val="00245A6F"/>
    <w:rsid w:val="00245FD5"/>
    <w:rsid w:val="002461BC"/>
    <w:rsid w:val="00246362"/>
    <w:rsid w:val="0024665B"/>
    <w:rsid w:val="00246A4E"/>
    <w:rsid w:val="002473C1"/>
    <w:rsid w:val="002477DF"/>
    <w:rsid w:val="00247954"/>
    <w:rsid w:val="00250434"/>
    <w:rsid w:val="00250C3D"/>
    <w:rsid w:val="00250FB1"/>
    <w:rsid w:val="00251AD6"/>
    <w:rsid w:val="00252A02"/>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57FC3"/>
    <w:rsid w:val="00260A49"/>
    <w:rsid w:val="00260AEE"/>
    <w:rsid w:val="002619A0"/>
    <w:rsid w:val="002619FF"/>
    <w:rsid w:val="002621A6"/>
    <w:rsid w:val="00262661"/>
    <w:rsid w:val="0026267B"/>
    <w:rsid w:val="00262685"/>
    <w:rsid w:val="00262D9D"/>
    <w:rsid w:val="00262E9D"/>
    <w:rsid w:val="002632DF"/>
    <w:rsid w:val="002637B3"/>
    <w:rsid w:val="00263946"/>
    <w:rsid w:val="002640BA"/>
    <w:rsid w:val="00264808"/>
    <w:rsid w:val="00264A87"/>
    <w:rsid w:val="00264CF2"/>
    <w:rsid w:val="00264F7F"/>
    <w:rsid w:val="00265A77"/>
    <w:rsid w:val="00265BF0"/>
    <w:rsid w:val="002667A8"/>
    <w:rsid w:val="00267587"/>
    <w:rsid w:val="002675C8"/>
    <w:rsid w:val="00267760"/>
    <w:rsid w:val="00267D0A"/>
    <w:rsid w:val="00271589"/>
    <w:rsid w:val="00271B88"/>
    <w:rsid w:val="0027314F"/>
    <w:rsid w:val="00273177"/>
    <w:rsid w:val="00273891"/>
    <w:rsid w:val="00273894"/>
    <w:rsid w:val="00273D87"/>
    <w:rsid w:val="0027420E"/>
    <w:rsid w:val="0027455B"/>
    <w:rsid w:val="00274801"/>
    <w:rsid w:val="002748FA"/>
    <w:rsid w:val="00275074"/>
    <w:rsid w:val="002761E3"/>
    <w:rsid w:val="002762A3"/>
    <w:rsid w:val="002763E9"/>
    <w:rsid w:val="00276655"/>
    <w:rsid w:val="00276736"/>
    <w:rsid w:val="00276CEE"/>
    <w:rsid w:val="00276F4E"/>
    <w:rsid w:val="00277006"/>
    <w:rsid w:val="00277130"/>
    <w:rsid w:val="0027728A"/>
    <w:rsid w:val="002774A0"/>
    <w:rsid w:val="0027773D"/>
    <w:rsid w:val="00277814"/>
    <w:rsid w:val="002778BD"/>
    <w:rsid w:val="00280A81"/>
    <w:rsid w:val="00280C44"/>
    <w:rsid w:val="00280D1C"/>
    <w:rsid w:val="00281361"/>
    <w:rsid w:val="0028138D"/>
    <w:rsid w:val="002815BF"/>
    <w:rsid w:val="002815FA"/>
    <w:rsid w:val="002819A5"/>
    <w:rsid w:val="00281EF5"/>
    <w:rsid w:val="002823B9"/>
    <w:rsid w:val="002823D5"/>
    <w:rsid w:val="002824C2"/>
    <w:rsid w:val="0028281B"/>
    <w:rsid w:val="0028291D"/>
    <w:rsid w:val="00282B2C"/>
    <w:rsid w:val="002835DA"/>
    <w:rsid w:val="00283DB9"/>
    <w:rsid w:val="00284153"/>
    <w:rsid w:val="00284C7F"/>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539"/>
    <w:rsid w:val="002928E4"/>
    <w:rsid w:val="00292A28"/>
    <w:rsid w:val="00292AA4"/>
    <w:rsid w:val="00292B11"/>
    <w:rsid w:val="002932C8"/>
    <w:rsid w:val="00293436"/>
    <w:rsid w:val="00293884"/>
    <w:rsid w:val="00293D5F"/>
    <w:rsid w:val="002942C8"/>
    <w:rsid w:val="00294445"/>
    <w:rsid w:val="00294B4D"/>
    <w:rsid w:val="0029537E"/>
    <w:rsid w:val="002956A8"/>
    <w:rsid w:val="002960D5"/>
    <w:rsid w:val="002971F9"/>
    <w:rsid w:val="00297284"/>
    <w:rsid w:val="002973A6"/>
    <w:rsid w:val="002975B1"/>
    <w:rsid w:val="00297807"/>
    <w:rsid w:val="00297926"/>
    <w:rsid w:val="00297B17"/>
    <w:rsid w:val="00297FA0"/>
    <w:rsid w:val="002A0045"/>
    <w:rsid w:val="002A02C9"/>
    <w:rsid w:val="002A02E7"/>
    <w:rsid w:val="002A046A"/>
    <w:rsid w:val="002A054B"/>
    <w:rsid w:val="002A075C"/>
    <w:rsid w:val="002A092C"/>
    <w:rsid w:val="002A0D3E"/>
    <w:rsid w:val="002A1062"/>
    <w:rsid w:val="002A10D1"/>
    <w:rsid w:val="002A16F1"/>
    <w:rsid w:val="002A1A57"/>
    <w:rsid w:val="002A2012"/>
    <w:rsid w:val="002A220A"/>
    <w:rsid w:val="002A2275"/>
    <w:rsid w:val="002A2413"/>
    <w:rsid w:val="002A2F5E"/>
    <w:rsid w:val="002A352A"/>
    <w:rsid w:val="002A384C"/>
    <w:rsid w:val="002A4006"/>
    <w:rsid w:val="002A47F7"/>
    <w:rsid w:val="002A48C4"/>
    <w:rsid w:val="002A48E7"/>
    <w:rsid w:val="002A55D4"/>
    <w:rsid w:val="002A5FF5"/>
    <w:rsid w:val="002A607D"/>
    <w:rsid w:val="002A64A7"/>
    <w:rsid w:val="002A6622"/>
    <w:rsid w:val="002A6B7B"/>
    <w:rsid w:val="002A6DB1"/>
    <w:rsid w:val="002A712A"/>
    <w:rsid w:val="002A75A7"/>
    <w:rsid w:val="002A7822"/>
    <w:rsid w:val="002A7C1C"/>
    <w:rsid w:val="002B0636"/>
    <w:rsid w:val="002B0E1A"/>
    <w:rsid w:val="002B132E"/>
    <w:rsid w:val="002B1499"/>
    <w:rsid w:val="002B21D8"/>
    <w:rsid w:val="002B2813"/>
    <w:rsid w:val="002B2D29"/>
    <w:rsid w:val="002B3008"/>
    <w:rsid w:val="002B392A"/>
    <w:rsid w:val="002B3B31"/>
    <w:rsid w:val="002B3B43"/>
    <w:rsid w:val="002B3BBD"/>
    <w:rsid w:val="002B40B0"/>
    <w:rsid w:val="002B4A32"/>
    <w:rsid w:val="002B4CA2"/>
    <w:rsid w:val="002B4DA6"/>
    <w:rsid w:val="002B5A02"/>
    <w:rsid w:val="002B5CEF"/>
    <w:rsid w:val="002B5DF0"/>
    <w:rsid w:val="002B609D"/>
    <w:rsid w:val="002B6302"/>
    <w:rsid w:val="002B665A"/>
    <w:rsid w:val="002B6A47"/>
    <w:rsid w:val="002B6AD4"/>
    <w:rsid w:val="002B7496"/>
    <w:rsid w:val="002B7F12"/>
    <w:rsid w:val="002C0058"/>
    <w:rsid w:val="002C0C4B"/>
    <w:rsid w:val="002C10AD"/>
    <w:rsid w:val="002C1577"/>
    <w:rsid w:val="002C1D47"/>
    <w:rsid w:val="002C1E7B"/>
    <w:rsid w:val="002C1EEA"/>
    <w:rsid w:val="002C2823"/>
    <w:rsid w:val="002C379A"/>
    <w:rsid w:val="002C3EC5"/>
    <w:rsid w:val="002C3FD6"/>
    <w:rsid w:val="002C47AD"/>
    <w:rsid w:val="002C4E04"/>
    <w:rsid w:val="002C5510"/>
    <w:rsid w:val="002C58A9"/>
    <w:rsid w:val="002C6034"/>
    <w:rsid w:val="002C635B"/>
    <w:rsid w:val="002C7276"/>
    <w:rsid w:val="002C770F"/>
    <w:rsid w:val="002C7CFF"/>
    <w:rsid w:val="002C7F08"/>
    <w:rsid w:val="002D04EF"/>
    <w:rsid w:val="002D08BC"/>
    <w:rsid w:val="002D09F4"/>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9CF"/>
    <w:rsid w:val="002D4A68"/>
    <w:rsid w:val="002D4AFF"/>
    <w:rsid w:val="002D4B22"/>
    <w:rsid w:val="002D4B2F"/>
    <w:rsid w:val="002D4F44"/>
    <w:rsid w:val="002D51DF"/>
    <w:rsid w:val="002D555F"/>
    <w:rsid w:val="002D587C"/>
    <w:rsid w:val="002D5E9D"/>
    <w:rsid w:val="002D5ED6"/>
    <w:rsid w:val="002D6892"/>
    <w:rsid w:val="002D6895"/>
    <w:rsid w:val="002D68C2"/>
    <w:rsid w:val="002D6A10"/>
    <w:rsid w:val="002D6C5D"/>
    <w:rsid w:val="002D6F30"/>
    <w:rsid w:val="002D77D3"/>
    <w:rsid w:val="002D7838"/>
    <w:rsid w:val="002D7C86"/>
    <w:rsid w:val="002E0692"/>
    <w:rsid w:val="002E08D7"/>
    <w:rsid w:val="002E0C48"/>
    <w:rsid w:val="002E152D"/>
    <w:rsid w:val="002E191D"/>
    <w:rsid w:val="002E1A54"/>
    <w:rsid w:val="002E1D74"/>
    <w:rsid w:val="002E2943"/>
    <w:rsid w:val="002E2B06"/>
    <w:rsid w:val="002E2C49"/>
    <w:rsid w:val="002E2CF1"/>
    <w:rsid w:val="002E34AF"/>
    <w:rsid w:val="002E378A"/>
    <w:rsid w:val="002E3BE7"/>
    <w:rsid w:val="002E4AAC"/>
    <w:rsid w:val="002E4AFC"/>
    <w:rsid w:val="002E4D22"/>
    <w:rsid w:val="002E4F2B"/>
    <w:rsid w:val="002E53DE"/>
    <w:rsid w:val="002E55AF"/>
    <w:rsid w:val="002E563B"/>
    <w:rsid w:val="002E5CFA"/>
    <w:rsid w:val="002E62D2"/>
    <w:rsid w:val="002E6AF1"/>
    <w:rsid w:val="002E734F"/>
    <w:rsid w:val="002E746D"/>
    <w:rsid w:val="002E74AF"/>
    <w:rsid w:val="002E758C"/>
    <w:rsid w:val="002E7B02"/>
    <w:rsid w:val="002E7D66"/>
    <w:rsid w:val="002E7D75"/>
    <w:rsid w:val="002F0C0C"/>
    <w:rsid w:val="002F0DB9"/>
    <w:rsid w:val="002F1038"/>
    <w:rsid w:val="002F1AA3"/>
    <w:rsid w:val="002F1C93"/>
    <w:rsid w:val="002F22FF"/>
    <w:rsid w:val="002F28AA"/>
    <w:rsid w:val="002F2D8F"/>
    <w:rsid w:val="002F2FF0"/>
    <w:rsid w:val="002F3C1C"/>
    <w:rsid w:val="002F3D68"/>
    <w:rsid w:val="002F3EC0"/>
    <w:rsid w:val="002F4893"/>
    <w:rsid w:val="002F4A00"/>
    <w:rsid w:val="002F4C60"/>
    <w:rsid w:val="002F4CCD"/>
    <w:rsid w:val="002F5BE4"/>
    <w:rsid w:val="002F5E3B"/>
    <w:rsid w:val="002F64F6"/>
    <w:rsid w:val="002F6917"/>
    <w:rsid w:val="002F695B"/>
    <w:rsid w:val="002F715E"/>
    <w:rsid w:val="002F72DA"/>
    <w:rsid w:val="002F76B1"/>
    <w:rsid w:val="002F7D66"/>
    <w:rsid w:val="002F7DBE"/>
    <w:rsid w:val="0030090B"/>
    <w:rsid w:val="003009C2"/>
    <w:rsid w:val="00302AE8"/>
    <w:rsid w:val="00302BB1"/>
    <w:rsid w:val="00302C39"/>
    <w:rsid w:val="00302CE3"/>
    <w:rsid w:val="003030F0"/>
    <w:rsid w:val="003032CD"/>
    <w:rsid w:val="0030404B"/>
    <w:rsid w:val="00304210"/>
    <w:rsid w:val="00304581"/>
    <w:rsid w:val="003048D7"/>
    <w:rsid w:val="003049D7"/>
    <w:rsid w:val="00304A1B"/>
    <w:rsid w:val="00304AD2"/>
    <w:rsid w:val="00304EAA"/>
    <w:rsid w:val="003051B8"/>
    <w:rsid w:val="00305297"/>
    <w:rsid w:val="00305493"/>
    <w:rsid w:val="003055EB"/>
    <w:rsid w:val="00306112"/>
    <w:rsid w:val="003062E6"/>
    <w:rsid w:val="0030662D"/>
    <w:rsid w:val="003068B6"/>
    <w:rsid w:val="003071F6"/>
    <w:rsid w:val="00307FE0"/>
    <w:rsid w:val="003101EC"/>
    <w:rsid w:val="00310497"/>
    <w:rsid w:val="0031049E"/>
    <w:rsid w:val="003107EB"/>
    <w:rsid w:val="00310C37"/>
    <w:rsid w:val="00310E66"/>
    <w:rsid w:val="003110EE"/>
    <w:rsid w:val="003115D7"/>
    <w:rsid w:val="003119D3"/>
    <w:rsid w:val="00311C08"/>
    <w:rsid w:val="00312565"/>
    <w:rsid w:val="003125E0"/>
    <w:rsid w:val="00312ECE"/>
    <w:rsid w:val="0031393C"/>
    <w:rsid w:val="00313CB0"/>
    <w:rsid w:val="00313D93"/>
    <w:rsid w:val="00313F96"/>
    <w:rsid w:val="0031417C"/>
    <w:rsid w:val="0031421E"/>
    <w:rsid w:val="003142FB"/>
    <w:rsid w:val="00314418"/>
    <w:rsid w:val="00314820"/>
    <w:rsid w:val="00314B0A"/>
    <w:rsid w:val="00314E15"/>
    <w:rsid w:val="0031506C"/>
    <w:rsid w:val="003150CE"/>
    <w:rsid w:val="00315180"/>
    <w:rsid w:val="00315500"/>
    <w:rsid w:val="00315601"/>
    <w:rsid w:val="00315AAB"/>
    <w:rsid w:val="00315C19"/>
    <w:rsid w:val="0031710E"/>
    <w:rsid w:val="003175E1"/>
    <w:rsid w:val="00317639"/>
    <w:rsid w:val="003179B0"/>
    <w:rsid w:val="00320223"/>
    <w:rsid w:val="00320299"/>
    <w:rsid w:val="00321154"/>
    <w:rsid w:val="003211B0"/>
    <w:rsid w:val="00321987"/>
    <w:rsid w:val="00321E9A"/>
    <w:rsid w:val="00321EDA"/>
    <w:rsid w:val="003224AA"/>
    <w:rsid w:val="003224E7"/>
    <w:rsid w:val="00322597"/>
    <w:rsid w:val="00322B41"/>
    <w:rsid w:val="00322BA8"/>
    <w:rsid w:val="0032300A"/>
    <w:rsid w:val="003232DA"/>
    <w:rsid w:val="00323590"/>
    <w:rsid w:val="00323AE2"/>
    <w:rsid w:val="00323F3F"/>
    <w:rsid w:val="003240E0"/>
    <w:rsid w:val="00324628"/>
    <w:rsid w:val="00325763"/>
    <w:rsid w:val="00325D7A"/>
    <w:rsid w:val="00325F4C"/>
    <w:rsid w:val="00326145"/>
    <w:rsid w:val="0032616A"/>
    <w:rsid w:val="0032651C"/>
    <w:rsid w:val="00326B21"/>
    <w:rsid w:val="00327163"/>
    <w:rsid w:val="00327305"/>
    <w:rsid w:val="003273BA"/>
    <w:rsid w:val="00327531"/>
    <w:rsid w:val="00327538"/>
    <w:rsid w:val="00327655"/>
    <w:rsid w:val="00327E9C"/>
    <w:rsid w:val="00330183"/>
    <w:rsid w:val="00330187"/>
    <w:rsid w:val="00330247"/>
    <w:rsid w:val="0033058F"/>
    <w:rsid w:val="003309E4"/>
    <w:rsid w:val="00331C4A"/>
    <w:rsid w:val="00331C77"/>
    <w:rsid w:val="00331DB6"/>
    <w:rsid w:val="00331F96"/>
    <w:rsid w:val="00332002"/>
    <w:rsid w:val="0033228D"/>
    <w:rsid w:val="003327F8"/>
    <w:rsid w:val="00332A2B"/>
    <w:rsid w:val="00332B55"/>
    <w:rsid w:val="00332F2C"/>
    <w:rsid w:val="003336B9"/>
    <w:rsid w:val="00333955"/>
    <w:rsid w:val="0033476C"/>
    <w:rsid w:val="003348E0"/>
    <w:rsid w:val="00334DD8"/>
    <w:rsid w:val="00334FF1"/>
    <w:rsid w:val="00335069"/>
    <w:rsid w:val="00335630"/>
    <w:rsid w:val="00335DF5"/>
    <w:rsid w:val="00335EA8"/>
    <w:rsid w:val="003363DD"/>
    <w:rsid w:val="00336EDB"/>
    <w:rsid w:val="0033778D"/>
    <w:rsid w:val="00337810"/>
    <w:rsid w:val="00337A9C"/>
    <w:rsid w:val="00337B52"/>
    <w:rsid w:val="00337D96"/>
    <w:rsid w:val="00337E8B"/>
    <w:rsid w:val="00337FEE"/>
    <w:rsid w:val="00340361"/>
    <w:rsid w:val="00340795"/>
    <w:rsid w:val="00340C9E"/>
    <w:rsid w:val="00340DFA"/>
    <w:rsid w:val="0034111C"/>
    <w:rsid w:val="003417C0"/>
    <w:rsid w:val="00341947"/>
    <w:rsid w:val="00341ADC"/>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766"/>
    <w:rsid w:val="00346B41"/>
    <w:rsid w:val="00346BFF"/>
    <w:rsid w:val="00346D23"/>
    <w:rsid w:val="00346E1C"/>
    <w:rsid w:val="00346FED"/>
    <w:rsid w:val="00347679"/>
    <w:rsid w:val="00347A41"/>
    <w:rsid w:val="00347FCA"/>
    <w:rsid w:val="003501B6"/>
    <w:rsid w:val="003507FF"/>
    <w:rsid w:val="003515A9"/>
    <w:rsid w:val="00351E01"/>
    <w:rsid w:val="00352968"/>
    <w:rsid w:val="0035298B"/>
    <w:rsid w:val="00352D21"/>
    <w:rsid w:val="00353D79"/>
    <w:rsid w:val="00354081"/>
    <w:rsid w:val="0035411C"/>
    <w:rsid w:val="0035419C"/>
    <w:rsid w:val="0035443D"/>
    <w:rsid w:val="00354517"/>
    <w:rsid w:val="00354AA2"/>
    <w:rsid w:val="00354D8B"/>
    <w:rsid w:val="00354FEE"/>
    <w:rsid w:val="0035612D"/>
    <w:rsid w:val="00356275"/>
    <w:rsid w:val="00356691"/>
    <w:rsid w:val="00356C0B"/>
    <w:rsid w:val="00356EFA"/>
    <w:rsid w:val="0035738A"/>
    <w:rsid w:val="00357463"/>
    <w:rsid w:val="00357B9C"/>
    <w:rsid w:val="00357ED3"/>
    <w:rsid w:val="00357F7D"/>
    <w:rsid w:val="003600C2"/>
    <w:rsid w:val="00360253"/>
    <w:rsid w:val="00360626"/>
    <w:rsid w:val="00361412"/>
    <w:rsid w:val="003615CA"/>
    <w:rsid w:val="003621AC"/>
    <w:rsid w:val="00362430"/>
    <w:rsid w:val="00362B4D"/>
    <w:rsid w:val="00362B60"/>
    <w:rsid w:val="00362D38"/>
    <w:rsid w:val="00363884"/>
    <w:rsid w:val="003638E0"/>
    <w:rsid w:val="00363B2C"/>
    <w:rsid w:val="003642A6"/>
    <w:rsid w:val="003643D2"/>
    <w:rsid w:val="00364763"/>
    <w:rsid w:val="00364AA7"/>
    <w:rsid w:val="00364BC9"/>
    <w:rsid w:val="00365212"/>
    <w:rsid w:val="00365C3D"/>
    <w:rsid w:val="00365F96"/>
    <w:rsid w:val="003663B4"/>
    <w:rsid w:val="00366BE9"/>
    <w:rsid w:val="00366C1B"/>
    <w:rsid w:val="003671EE"/>
    <w:rsid w:val="00367337"/>
    <w:rsid w:val="00367367"/>
    <w:rsid w:val="00367FD8"/>
    <w:rsid w:val="0037004E"/>
    <w:rsid w:val="0037051E"/>
    <w:rsid w:val="00370B63"/>
    <w:rsid w:val="00370FCC"/>
    <w:rsid w:val="003711AF"/>
    <w:rsid w:val="003723F4"/>
    <w:rsid w:val="003734D6"/>
    <w:rsid w:val="003735C6"/>
    <w:rsid w:val="00373AB2"/>
    <w:rsid w:val="00373E69"/>
    <w:rsid w:val="00374848"/>
    <w:rsid w:val="00374BF3"/>
    <w:rsid w:val="00374D96"/>
    <w:rsid w:val="0037550F"/>
    <w:rsid w:val="003756F4"/>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EBE"/>
    <w:rsid w:val="00380F3F"/>
    <w:rsid w:val="003813BB"/>
    <w:rsid w:val="00381953"/>
    <w:rsid w:val="003820B4"/>
    <w:rsid w:val="00382105"/>
    <w:rsid w:val="00382232"/>
    <w:rsid w:val="00382259"/>
    <w:rsid w:val="0038262B"/>
    <w:rsid w:val="00382F1A"/>
    <w:rsid w:val="00382F9A"/>
    <w:rsid w:val="003830C7"/>
    <w:rsid w:val="00383282"/>
    <w:rsid w:val="00383422"/>
    <w:rsid w:val="00383425"/>
    <w:rsid w:val="00383658"/>
    <w:rsid w:val="00383F0E"/>
    <w:rsid w:val="00383FA7"/>
    <w:rsid w:val="0038412E"/>
    <w:rsid w:val="003844B8"/>
    <w:rsid w:val="00385679"/>
    <w:rsid w:val="003856A7"/>
    <w:rsid w:val="00386053"/>
    <w:rsid w:val="0038609B"/>
    <w:rsid w:val="003861E5"/>
    <w:rsid w:val="00386300"/>
    <w:rsid w:val="0038653B"/>
    <w:rsid w:val="00386C0A"/>
    <w:rsid w:val="00386FBE"/>
    <w:rsid w:val="00387459"/>
    <w:rsid w:val="0038771D"/>
    <w:rsid w:val="00387B43"/>
    <w:rsid w:val="00387E2A"/>
    <w:rsid w:val="00390935"/>
    <w:rsid w:val="00391D69"/>
    <w:rsid w:val="00391DB3"/>
    <w:rsid w:val="00392355"/>
    <w:rsid w:val="0039241F"/>
    <w:rsid w:val="00392491"/>
    <w:rsid w:val="00392748"/>
    <w:rsid w:val="00392DAC"/>
    <w:rsid w:val="003931B8"/>
    <w:rsid w:val="003934B6"/>
    <w:rsid w:val="00393517"/>
    <w:rsid w:val="003935B0"/>
    <w:rsid w:val="00393E44"/>
    <w:rsid w:val="00393E67"/>
    <w:rsid w:val="00393F06"/>
    <w:rsid w:val="003941E5"/>
    <w:rsid w:val="00394301"/>
    <w:rsid w:val="003944A9"/>
    <w:rsid w:val="003970F7"/>
    <w:rsid w:val="003971DC"/>
    <w:rsid w:val="0039747B"/>
    <w:rsid w:val="003976AB"/>
    <w:rsid w:val="003977AB"/>
    <w:rsid w:val="00397AB6"/>
    <w:rsid w:val="00397ACA"/>
    <w:rsid w:val="00397B08"/>
    <w:rsid w:val="00397D75"/>
    <w:rsid w:val="00397FE2"/>
    <w:rsid w:val="003A0DE1"/>
    <w:rsid w:val="003A10C3"/>
    <w:rsid w:val="003A1147"/>
    <w:rsid w:val="003A1D92"/>
    <w:rsid w:val="003A223E"/>
    <w:rsid w:val="003A313A"/>
    <w:rsid w:val="003A35DD"/>
    <w:rsid w:val="003A3831"/>
    <w:rsid w:val="003A42CB"/>
    <w:rsid w:val="003A455E"/>
    <w:rsid w:val="003A495D"/>
    <w:rsid w:val="003A4A40"/>
    <w:rsid w:val="003A4C7C"/>
    <w:rsid w:val="003A4DC7"/>
    <w:rsid w:val="003A5611"/>
    <w:rsid w:val="003A57B8"/>
    <w:rsid w:val="003A5844"/>
    <w:rsid w:val="003A586E"/>
    <w:rsid w:val="003A597F"/>
    <w:rsid w:val="003A60D0"/>
    <w:rsid w:val="003A71A8"/>
    <w:rsid w:val="003A71D2"/>
    <w:rsid w:val="003A78D4"/>
    <w:rsid w:val="003A78E6"/>
    <w:rsid w:val="003A7F47"/>
    <w:rsid w:val="003B00CA"/>
    <w:rsid w:val="003B01CD"/>
    <w:rsid w:val="003B030B"/>
    <w:rsid w:val="003B0432"/>
    <w:rsid w:val="003B0821"/>
    <w:rsid w:val="003B0BE9"/>
    <w:rsid w:val="003B0F4B"/>
    <w:rsid w:val="003B0F4D"/>
    <w:rsid w:val="003B157E"/>
    <w:rsid w:val="003B2558"/>
    <w:rsid w:val="003B2A7C"/>
    <w:rsid w:val="003B2E9B"/>
    <w:rsid w:val="003B2F8D"/>
    <w:rsid w:val="003B3B2C"/>
    <w:rsid w:val="003B3C64"/>
    <w:rsid w:val="003B4A65"/>
    <w:rsid w:val="003B4BB5"/>
    <w:rsid w:val="003B4BD8"/>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1AA8"/>
    <w:rsid w:val="003C2592"/>
    <w:rsid w:val="003C2798"/>
    <w:rsid w:val="003C2B40"/>
    <w:rsid w:val="003C33AA"/>
    <w:rsid w:val="003C384B"/>
    <w:rsid w:val="003C38CD"/>
    <w:rsid w:val="003C40EB"/>
    <w:rsid w:val="003C4232"/>
    <w:rsid w:val="003C4D56"/>
    <w:rsid w:val="003C5C41"/>
    <w:rsid w:val="003C5CE6"/>
    <w:rsid w:val="003C5D2B"/>
    <w:rsid w:val="003C669D"/>
    <w:rsid w:val="003C6877"/>
    <w:rsid w:val="003C6EA0"/>
    <w:rsid w:val="003C7062"/>
    <w:rsid w:val="003C708D"/>
    <w:rsid w:val="003C7399"/>
    <w:rsid w:val="003C7461"/>
    <w:rsid w:val="003C7B31"/>
    <w:rsid w:val="003D028F"/>
    <w:rsid w:val="003D0788"/>
    <w:rsid w:val="003D1057"/>
    <w:rsid w:val="003D132A"/>
    <w:rsid w:val="003D1517"/>
    <w:rsid w:val="003D1744"/>
    <w:rsid w:val="003D1CEF"/>
    <w:rsid w:val="003D1D50"/>
    <w:rsid w:val="003D1F02"/>
    <w:rsid w:val="003D232D"/>
    <w:rsid w:val="003D286B"/>
    <w:rsid w:val="003D2938"/>
    <w:rsid w:val="003D3416"/>
    <w:rsid w:val="003D3783"/>
    <w:rsid w:val="003D3832"/>
    <w:rsid w:val="003D3B36"/>
    <w:rsid w:val="003D3FBA"/>
    <w:rsid w:val="003D402B"/>
    <w:rsid w:val="003D4206"/>
    <w:rsid w:val="003D47D4"/>
    <w:rsid w:val="003D490A"/>
    <w:rsid w:val="003D54B0"/>
    <w:rsid w:val="003D5769"/>
    <w:rsid w:val="003D6415"/>
    <w:rsid w:val="003D66AD"/>
    <w:rsid w:val="003D6B1F"/>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873"/>
    <w:rsid w:val="003E2A2D"/>
    <w:rsid w:val="003E3347"/>
    <w:rsid w:val="003E34AB"/>
    <w:rsid w:val="003E3D95"/>
    <w:rsid w:val="003E47D4"/>
    <w:rsid w:val="003E489E"/>
    <w:rsid w:val="003E49AA"/>
    <w:rsid w:val="003E4D26"/>
    <w:rsid w:val="003E5032"/>
    <w:rsid w:val="003E50B9"/>
    <w:rsid w:val="003E5831"/>
    <w:rsid w:val="003E5AF2"/>
    <w:rsid w:val="003E64A9"/>
    <w:rsid w:val="003E65A9"/>
    <w:rsid w:val="003E6B81"/>
    <w:rsid w:val="003E6C41"/>
    <w:rsid w:val="003E7905"/>
    <w:rsid w:val="003E7CD2"/>
    <w:rsid w:val="003F0336"/>
    <w:rsid w:val="003F0367"/>
    <w:rsid w:val="003F07D2"/>
    <w:rsid w:val="003F0D8B"/>
    <w:rsid w:val="003F1630"/>
    <w:rsid w:val="003F168A"/>
    <w:rsid w:val="003F1A6D"/>
    <w:rsid w:val="003F1D50"/>
    <w:rsid w:val="003F236A"/>
    <w:rsid w:val="003F2429"/>
    <w:rsid w:val="003F310D"/>
    <w:rsid w:val="003F3480"/>
    <w:rsid w:val="003F34F0"/>
    <w:rsid w:val="003F3520"/>
    <w:rsid w:val="003F39FB"/>
    <w:rsid w:val="003F3FCC"/>
    <w:rsid w:val="003F4859"/>
    <w:rsid w:val="003F4E8A"/>
    <w:rsid w:val="003F5547"/>
    <w:rsid w:val="003F5C40"/>
    <w:rsid w:val="003F6A6F"/>
    <w:rsid w:val="003F6E12"/>
    <w:rsid w:val="003F6F8B"/>
    <w:rsid w:val="003F74F9"/>
    <w:rsid w:val="003F75ED"/>
    <w:rsid w:val="003F7818"/>
    <w:rsid w:val="003F7F6A"/>
    <w:rsid w:val="004002B7"/>
    <w:rsid w:val="0040034C"/>
    <w:rsid w:val="004004D0"/>
    <w:rsid w:val="0040066E"/>
    <w:rsid w:val="004009DD"/>
    <w:rsid w:val="00400F31"/>
    <w:rsid w:val="004014F8"/>
    <w:rsid w:val="0040161D"/>
    <w:rsid w:val="00401C37"/>
    <w:rsid w:val="00402109"/>
    <w:rsid w:val="00402135"/>
    <w:rsid w:val="0040236E"/>
    <w:rsid w:val="004023BA"/>
    <w:rsid w:val="00403016"/>
    <w:rsid w:val="004031D9"/>
    <w:rsid w:val="0040395E"/>
    <w:rsid w:val="00403CF6"/>
    <w:rsid w:val="0040449A"/>
    <w:rsid w:val="0040471A"/>
    <w:rsid w:val="004053B3"/>
    <w:rsid w:val="00406044"/>
    <w:rsid w:val="0040626F"/>
    <w:rsid w:val="0040631E"/>
    <w:rsid w:val="00406582"/>
    <w:rsid w:val="00406B4D"/>
    <w:rsid w:val="004100B6"/>
    <w:rsid w:val="0041033C"/>
    <w:rsid w:val="00410367"/>
    <w:rsid w:val="004106F0"/>
    <w:rsid w:val="00410869"/>
    <w:rsid w:val="00410D76"/>
    <w:rsid w:val="004126FE"/>
    <w:rsid w:val="00412AB0"/>
    <w:rsid w:val="00412BE6"/>
    <w:rsid w:val="0041343E"/>
    <w:rsid w:val="00413B87"/>
    <w:rsid w:val="0041443C"/>
    <w:rsid w:val="0041488F"/>
    <w:rsid w:val="00414E08"/>
    <w:rsid w:val="004154F7"/>
    <w:rsid w:val="00415D30"/>
    <w:rsid w:val="00415EF0"/>
    <w:rsid w:val="00416895"/>
    <w:rsid w:val="00416D44"/>
    <w:rsid w:val="00416EFB"/>
    <w:rsid w:val="00417091"/>
    <w:rsid w:val="004172A4"/>
    <w:rsid w:val="004176FF"/>
    <w:rsid w:val="00417A1E"/>
    <w:rsid w:val="00420082"/>
    <w:rsid w:val="00420111"/>
    <w:rsid w:val="0042141A"/>
    <w:rsid w:val="00421A27"/>
    <w:rsid w:val="00421D0A"/>
    <w:rsid w:val="004226C3"/>
    <w:rsid w:val="004228BA"/>
    <w:rsid w:val="004229E7"/>
    <w:rsid w:val="00423520"/>
    <w:rsid w:val="00423C3B"/>
    <w:rsid w:val="0042414A"/>
    <w:rsid w:val="004241C5"/>
    <w:rsid w:val="0042432D"/>
    <w:rsid w:val="004246F1"/>
    <w:rsid w:val="00424F0A"/>
    <w:rsid w:val="00424FA7"/>
    <w:rsid w:val="0042509A"/>
    <w:rsid w:val="004258E1"/>
    <w:rsid w:val="00425D2C"/>
    <w:rsid w:val="00425E85"/>
    <w:rsid w:val="00425FA3"/>
    <w:rsid w:val="004260FB"/>
    <w:rsid w:val="00426A87"/>
    <w:rsid w:val="00426DDF"/>
    <w:rsid w:val="00427007"/>
    <w:rsid w:val="004275D0"/>
    <w:rsid w:val="004309D8"/>
    <w:rsid w:val="00430BAF"/>
    <w:rsid w:val="00430EB6"/>
    <w:rsid w:val="00431160"/>
    <w:rsid w:val="004311CC"/>
    <w:rsid w:val="004313D1"/>
    <w:rsid w:val="0043150E"/>
    <w:rsid w:val="004315A9"/>
    <w:rsid w:val="00432110"/>
    <w:rsid w:val="004328EE"/>
    <w:rsid w:val="00432BBC"/>
    <w:rsid w:val="00432C8C"/>
    <w:rsid w:val="00432F72"/>
    <w:rsid w:val="00433282"/>
    <w:rsid w:val="00433D49"/>
    <w:rsid w:val="00433D5B"/>
    <w:rsid w:val="00433EBE"/>
    <w:rsid w:val="00434406"/>
    <w:rsid w:val="0043457B"/>
    <w:rsid w:val="00434791"/>
    <w:rsid w:val="00434E6D"/>
    <w:rsid w:val="00434F26"/>
    <w:rsid w:val="00435350"/>
    <w:rsid w:val="00435C2A"/>
    <w:rsid w:val="00435E42"/>
    <w:rsid w:val="00436460"/>
    <w:rsid w:val="004367F3"/>
    <w:rsid w:val="00436A0A"/>
    <w:rsid w:val="00436C57"/>
    <w:rsid w:val="00437229"/>
    <w:rsid w:val="00440E65"/>
    <w:rsid w:val="00440FED"/>
    <w:rsid w:val="00441B92"/>
    <w:rsid w:val="00441EA3"/>
    <w:rsid w:val="0044294F"/>
    <w:rsid w:val="00442AC7"/>
    <w:rsid w:val="00442E49"/>
    <w:rsid w:val="00443065"/>
    <w:rsid w:val="004437BA"/>
    <w:rsid w:val="00443A9F"/>
    <w:rsid w:val="00443D4C"/>
    <w:rsid w:val="004440FC"/>
    <w:rsid w:val="00444405"/>
    <w:rsid w:val="0044474B"/>
    <w:rsid w:val="00445FF7"/>
    <w:rsid w:val="0044658D"/>
    <w:rsid w:val="00446F75"/>
    <w:rsid w:val="00447DBB"/>
    <w:rsid w:val="00447E39"/>
    <w:rsid w:val="00450635"/>
    <w:rsid w:val="004508A8"/>
    <w:rsid w:val="00450B9B"/>
    <w:rsid w:val="00450D99"/>
    <w:rsid w:val="00450F6E"/>
    <w:rsid w:val="00451BAE"/>
    <w:rsid w:val="0045213E"/>
    <w:rsid w:val="004524FB"/>
    <w:rsid w:val="00452AAE"/>
    <w:rsid w:val="00452CA7"/>
    <w:rsid w:val="00453341"/>
    <w:rsid w:val="004545C6"/>
    <w:rsid w:val="00454693"/>
    <w:rsid w:val="00454DCA"/>
    <w:rsid w:val="00454E26"/>
    <w:rsid w:val="00456165"/>
    <w:rsid w:val="0045653C"/>
    <w:rsid w:val="00456544"/>
    <w:rsid w:val="00456649"/>
    <w:rsid w:val="00456682"/>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1B72"/>
    <w:rsid w:val="00462143"/>
    <w:rsid w:val="004621D5"/>
    <w:rsid w:val="00462490"/>
    <w:rsid w:val="00462AC9"/>
    <w:rsid w:val="00462AE6"/>
    <w:rsid w:val="00463BA7"/>
    <w:rsid w:val="00463DC3"/>
    <w:rsid w:val="00464520"/>
    <w:rsid w:val="00464633"/>
    <w:rsid w:val="0046478F"/>
    <w:rsid w:val="004647F1"/>
    <w:rsid w:val="00465299"/>
    <w:rsid w:val="00465322"/>
    <w:rsid w:val="00465611"/>
    <w:rsid w:val="00465BC3"/>
    <w:rsid w:val="00466A0F"/>
    <w:rsid w:val="00467502"/>
    <w:rsid w:val="0046795B"/>
    <w:rsid w:val="00467BE6"/>
    <w:rsid w:val="004700CB"/>
    <w:rsid w:val="0047037F"/>
    <w:rsid w:val="00470588"/>
    <w:rsid w:val="004708C0"/>
    <w:rsid w:val="0047115F"/>
    <w:rsid w:val="004712C5"/>
    <w:rsid w:val="004715CB"/>
    <w:rsid w:val="00471863"/>
    <w:rsid w:val="0047231C"/>
    <w:rsid w:val="00472B18"/>
    <w:rsid w:val="00472E39"/>
    <w:rsid w:val="00473777"/>
    <w:rsid w:val="00473A14"/>
    <w:rsid w:val="00474096"/>
    <w:rsid w:val="004741C5"/>
    <w:rsid w:val="004745A9"/>
    <w:rsid w:val="0047471B"/>
    <w:rsid w:val="00474871"/>
    <w:rsid w:val="00474CA8"/>
    <w:rsid w:val="00474E43"/>
    <w:rsid w:val="00474E70"/>
    <w:rsid w:val="004751A4"/>
    <w:rsid w:val="00475697"/>
    <w:rsid w:val="0047574B"/>
    <w:rsid w:val="00475B6D"/>
    <w:rsid w:val="00476204"/>
    <w:rsid w:val="0047635A"/>
    <w:rsid w:val="004766DA"/>
    <w:rsid w:val="00476A55"/>
    <w:rsid w:val="00476C22"/>
    <w:rsid w:val="00477995"/>
    <w:rsid w:val="00480195"/>
    <w:rsid w:val="0048039F"/>
    <w:rsid w:val="0048076D"/>
    <w:rsid w:val="00480879"/>
    <w:rsid w:val="00481123"/>
    <w:rsid w:val="0048130A"/>
    <w:rsid w:val="0048130C"/>
    <w:rsid w:val="00481312"/>
    <w:rsid w:val="0048134D"/>
    <w:rsid w:val="00481624"/>
    <w:rsid w:val="00481765"/>
    <w:rsid w:val="00481D90"/>
    <w:rsid w:val="00481FC8"/>
    <w:rsid w:val="0048230A"/>
    <w:rsid w:val="00482700"/>
    <w:rsid w:val="00482782"/>
    <w:rsid w:val="00482927"/>
    <w:rsid w:val="00482B0B"/>
    <w:rsid w:val="00482CD4"/>
    <w:rsid w:val="00483261"/>
    <w:rsid w:val="0048328A"/>
    <w:rsid w:val="00483ED3"/>
    <w:rsid w:val="004841B4"/>
    <w:rsid w:val="00484377"/>
    <w:rsid w:val="00484A97"/>
    <w:rsid w:val="0048540D"/>
    <w:rsid w:val="004855E7"/>
    <w:rsid w:val="00485A66"/>
    <w:rsid w:val="00485B23"/>
    <w:rsid w:val="00485B50"/>
    <w:rsid w:val="00485D49"/>
    <w:rsid w:val="00485DF2"/>
    <w:rsid w:val="00486478"/>
    <w:rsid w:val="0048671B"/>
    <w:rsid w:val="00486B89"/>
    <w:rsid w:val="004874E4"/>
    <w:rsid w:val="00487788"/>
    <w:rsid w:val="004878DC"/>
    <w:rsid w:val="004879F9"/>
    <w:rsid w:val="00487FBB"/>
    <w:rsid w:val="0049013B"/>
    <w:rsid w:val="004903D8"/>
    <w:rsid w:val="004905F6"/>
    <w:rsid w:val="00490688"/>
    <w:rsid w:val="0049070D"/>
    <w:rsid w:val="004907D4"/>
    <w:rsid w:val="00490A39"/>
    <w:rsid w:val="00490E82"/>
    <w:rsid w:val="00490F55"/>
    <w:rsid w:val="00491192"/>
    <w:rsid w:val="00491735"/>
    <w:rsid w:val="004918F3"/>
    <w:rsid w:val="00491BE4"/>
    <w:rsid w:val="00491DB2"/>
    <w:rsid w:val="0049206C"/>
    <w:rsid w:val="00492721"/>
    <w:rsid w:val="00492877"/>
    <w:rsid w:val="00492A93"/>
    <w:rsid w:val="00492E53"/>
    <w:rsid w:val="00492FFD"/>
    <w:rsid w:val="004930DD"/>
    <w:rsid w:val="00493659"/>
    <w:rsid w:val="00493920"/>
    <w:rsid w:val="0049418C"/>
    <w:rsid w:val="00494738"/>
    <w:rsid w:val="00494DB4"/>
    <w:rsid w:val="004950C5"/>
    <w:rsid w:val="0049573D"/>
    <w:rsid w:val="00495BA6"/>
    <w:rsid w:val="00495F33"/>
    <w:rsid w:val="0049688C"/>
    <w:rsid w:val="00496A5B"/>
    <w:rsid w:val="00496DC2"/>
    <w:rsid w:val="00496E75"/>
    <w:rsid w:val="004975B6"/>
    <w:rsid w:val="004A014C"/>
    <w:rsid w:val="004A0AA8"/>
    <w:rsid w:val="004A1345"/>
    <w:rsid w:val="004A1456"/>
    <w:rsid w:val="004A1BA8"/>
    <w:rsid w:val="004A1FE4"/>
    <w:rsid w:val="004A2103"/>
    <w:rsid w:val="004A2720"/>
    <w:rsid w:val="004A2A91"/>
    <w:rsid w:val="004A2CA9"/>
    <w:rsid w:val="004A2DF8"/>
    <w:rsid w:val="004A2F9C"/>
    <w:rsid w:val="004A3064"/>
    <w:rsid w:val="004A33EF"/>
    <w:rsid w:val="004A34C9"/>
    <w:rsid w:val="004A351E"/>
    <w:rsid w:val="004A3949"/>
    <w:rsid w:val="004A3CB5"/>
    <w:rsid w:val="004A3F33"/>
    <w:rsid w:val="004A45AC"/>
    <w:rsid w:val="004A49D4"/>
    <w:rsid w:val="004A4A77"/>
    <w:rsid w:val="004A4AB4"/>
    <w:rsid w:val="004A537D"/>
    <w:rsid w:val="004A6009"/>
    <w:rsid w:val="004A612C"/>
    <w:rsid w:val="004A65B3"/>
    <w:rsid w:val="004A67F0"/>
    <w:rsid w:val="004A6FE5"/>
    <w:rsid w:val="004A71C3"/>
    <w:rsid w:val="004A71D5"/>
    <w:rsid w:val="004A724E"/>
    <w:rsid w:val="004A7279"/>
    <w:rsid w:val="004A7769"/>
    <w:rsid w:val="004A77B1"/>
    <w:rsid w:val="004B0E03"/>
    <w:rsid w:val="004B1431"/>
    <w:rsid w:val="004B1C6E"/>
    <w:rsid w:val="004B1DF7"/>
    <w:rsid w:val="004B23AD"/>
    <w:rsid w:val="004B2965"/>
    <w:rsid w:val="004B29F6"/>
    <w:rsid w:val="004B2C41"/>
    <w:rsid w:val="004B3254"/>
    <w:rsid w:val="004B3265"/>
    <w:rsid w:val="004B3545"/>
    <w:rsid w:val="004B3E3B"/>
    <w:rsid w:val="004B3FD8"/>
    <w:rsid w:val="004B4224"/>
    <w:rsid w:val="004B4297"/>
    <w:rsid w:val="004B4647"/>
    <w:rsid w:val="004B4952"/>
    <w:rsid w:val="004B4F1C"/>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0C"/>
    <w:rsid w:val="004C31D2"/>
    <w:rsid w:val="004C394F"/>
    <w:rsid w:val="004C3E26"/>
    <w:rsid w:val="004C3EB1"/>
    <w:rsid w:val="004C3EC7"/>
    <w:rsid w:val="004C3EEE"/>
    <w:rsid w:val="004C3FAF"/>
    <w:rsid w:val="004C483D"/>
    <w:rsid w:val="004C49EA"/>
    <w:rsid w:val="004C4C13"/>
    <w:rsid w:val="004C4D15"/>
    <w:rsid w:val="004C4E4F"/>
    <w:rsid w:val="004C5081"/>
    <w:rsid w:val="004C54AA"/>
    <w:rsid w:val="004C578B"/>
    <w:rsid w:val="004C5A56"/>
    <w:rsid w:val="004C5BBF"/>
    <w:rsid w:val="004C61B0"/>
    <w:rsid w:val="004C64A5"/>
    <w:rsid w:val="004C6564"/>
    <w:rsid w:val="004C66FC"/>
    <w:rsid w:val="004C6957"/>
    <w:rsid w:val="004C6A47"/>
    <w:rsid w:val="004C6D67"/>
    <w:rsid w:val="004C6DA5"/>
    <w:rsid w:val="004C6DBC"/>
    <w:rsid w:val="004C7334"/>
    <w:rsid w:val="004C74F0"/>
    <w:rsid w:val="004C795A"/>
    <w:rsid w:val="004C7F93"/>
    <w:rsid w:val="004D045F"/>
    <w:rsid w:val="004D09A2"/>
    <w:rsid w:val="004D0AD8"/>
    <w:rsid w:val="004D1A89"/>
    <w:rsid w:val="004D1BC1"/>
    <w:rsid w:val="004D21DC"/>
    <w:rsid w:val="004D2273"/>
    <w:rsid w:val="004D2629"/>
    <w:rsid w:val="004D26B8"/>
    <w:rsid w:val="004D2825"/>
    <w:rsid w:val="004D2C2C"/>
    <w:rsid w:val="004D2DF9"/>
    <w:rsid w:val="004D3497"/>
    <w:rsid w:val="004D3499"/>
    <w:rsid w:val="004D38C2"/>
    <w:rsid w:val="004D3A0B"/>
    <w:rsid w:val="004D3DC9"/>
    <w:rsid w:val="004D3E6B"/>
    <w:rsid w:val="004D3EE8"/>
    <w:rsid w:val="004D41DC"/>
    <w:rsid w:val="004D462A"/>
    <w:rsid w:val="004D4FBD"/>
    <w:rsid w:val="004D4FC0"/>
    <w:rsid w:val="004D5CE7"/>
    <w:rsid w:val="004D621A"/>
    <w:rsid w:val="004D6381"/>
    <w:rsid w:val="004D699A"/>
    <w:rsid w:val="004D6DB2"/>
    <w:rsid w:val="004D6FAF"/>
    <w:rsid w:val="004D7854"/>
    <w:rsid w:val="004D7DA8"/>
    <w:rsid w:val="004D7FCA"/>
    <w:rsid w:val="004E10CD"/>
    <w:rsid w:val="004E1145"/>
    <w:rsid w:val="004E11FC"/>
    <w:rsid w:val="004E1401"/>
    <w:rsid w:val="004E152E"/>
    <w:rsid w:val="004E16ED"/>
    <w:rsid w:val="004E2892"/>
    <w:rsid w:val="004E3342"/>
    <w:rsid w:val="004E362B"/>
    <w:rsid w:val="004E3681"/>
    <w:rsid w:val="004E3D74"/>
    <w:rsid w:val="004E3F4E"/>
    <w:rsid w:val="004E4A48"/>
    <w:rsid w:val="004E56BC"/>
    <w:rsid w:val="004E5DE1"/>
    <w:rsid w:val="004E5F74"/>
    <w:rsid w:val="004E6112"/>
    <w:rsid w:val="004E66EA"/>
    <w:rsid w:val="004E6DB4"/>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45A"/>
    <w:rsid w:val="004F3721"/>
    <w:rsid w:val="004F3B71"/>
    <w:rsid w:val="004F3FE5"/>
    <w:rsid w:val="004F4BFB"/>
    <w:rsid w:val="004F512D"/>
    <w:rsid w:val="004F5154"/>
    <w:rsid w:val="004F52B3"/>
    <w:rsid w:val="004F5835"/>
    <w:rsid w:val="004F661C"/>
    <w:rsid w:val="004F6754"/>
    <w:rsid w:val="004F6D99"/>
    <w:rsid w:val="00500572"/>
    <w:rsid w:val="00500573"/>
    <w:rsid w:val="00500701"/>
    <w:rsid w:val="00500AE7"/>
    <w:rsid w:val="00500D13"/>
    <w:rsid w:val="00501304"/>
    <w:rsid w:val="00501425"/>
    <w:rsid w:val="005014E5"/>
    <w:rsid w:val="00501707"/>
    <w:rsid w:val="00501777"/>
    <w:rsid w:val="00501995"/>
    <w:rsid w:val="00502050"/>
    <w:rsid w:val="0050318B"/>
    <w:rsid w:val="00503C87"/>
    <w:rsid w:val="00503CF2"/>
    <w:rsid w:val="0050407C"/>
    <w:rsid w:val="00504311"/>
    <w:rsid w:val="0050453E"/>
    <w:rsid w:val="0050485C"/>
    <w:rsid w:val="00504AC6"/>
    <w:rsid w:val="00504D75"/>
    <w:rsid w:val="005053A9"/>
    <w:rsid w:val="00505AAE"/>
    <w:rsid w:val="00505C19"/>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0B99"/>
    <w:rsid w:val="00511079"/>
    <w:rsid w:val="00511411"/>
    <w:rsid w:val="0051170C"/>
    <w:rsid w:val="00511CDF"/>
    <w:rsid w:val="00511E7D"/>
    <w:rsid w:val="00511FB1"/>
    <w:rsid w:val="005122F0"/>
    <w:rsid w:val="00512328"/>
    <w:rsid w:val="005127CA"/>
    <w:rsid w:val="00512829"/>
    <w:rsid w:val="00512E97"/>
    <w:rsid w:val="005132C5"/>
    <w:rsid w:val="005134D0"/>
    <w:rsid w:val="005135FA"/>
    <w:rsid w:val="00513839"/>
    <w:rsid w:val="00513B54"/>
    <w:rsid w:val="00513DEF"/>
    <w:rsid w:val="00513E72"/>
    <w:rsid w:val="00513FC8"/>
    <w:rsid w:val="0051423C"/>
    <w:rsid w:val="00514421"/>
    <w:rsid w:val="0051476D"/>
    <w:rsid w:val="005148D4"/>
    <w:rsid w:val="00514C91"/>
    <w:rsid w:val="00514FAA"/>
    <w:rsid w:val="0051510B"/>
    <w:rsid w:val="005153CE"/>
    <w:rsid w:val="00515D5F"/>
    <w:rsid w:val="0051602C"/>
    <w:rsid w:val="00516241"/>
    <w:rsid w:val="005162CE"/>
    <w:rsid w:val="00516406"/>
    <w:rsid w:val="005166F9"/>
    <w:rsid w:val="0051683D"/>
    <w:rsid w:val="00516845"/>
    <w:rsid w:val="00516AF4"/>
    <w:rsid w:val="00516FD9"/>
    <w:rsid w:val="0051701F"/>
    <w:rsid w:val="00517194"/>
    <w:rsid w:val="005173C1"/>
    <w:rsid w:val="0051791D"/>
    <w:rsid w:val="00517F69"/>
    <w:rsid w:val="005201C1"/>
    <w:rsid w:val="00520628"/>
    <w:rsid w:val="00520939"/>
    <w:rsid w:val="00520D6D"/>
    <w:rsid w:val="00520FD7"/>
    <w:rsid w:val="005212B3"/>
    <w:rsid w:val="005212FD"/>
    <w:rsid w:val="00521425"/>
    <w:rsid w:val="0052156C"/>
    <w:rsid w:val="00521669"/>
    <w:rsid w:val="00521928"/>
    <w:rsid w:val="00521E23"/>
    <w:rsid w:val="00522035"/>
    <w:rsid w:val="00522747"/>
    <w:rsid w:val="00523130"/>
    <w:rsid w:val="00523264"/>
    <w:rsid w:val="00523E75"/>
    <w:rsid w:val="005243E0"/>
    <w:rsid w:val="00524C46"/>
    <w:rsid w:val="00524DAF"/>
    <w:rsid w:val="00525692"/>
    <w:rsid w:val="005256F3"/>
    <w:rsid w:val="00525717"/>
    <w:rsid w:val="0052600E"/>
    <w:rsid w:val="0052628F"/>
    <w:rsid w:val="005265A3"/>
    <w:rsid w:val="00526783"/>
    <w:rsid w:val="005269BC"/>
    <w:rsid w:val="00527276"/>
    <w:rsid w:val="00527464"/>
    <w:rsid w:val="0052773A"/>
    <w:rsid w:val="00527FB1"/>
    <w:rsid w:val="00530423"/>
    <w:rsid w:val="00530949"/>
    <w:rsid w:val="0053107E"/>
    <w:rsid w:val="005312CB"/>
    <w:rsid w:val="00531420"/>
    <w:rsid w:val="0053162F"/>
    <w:rsid w:val="00531777"/>
    <w:rsid w:val="00531BE6"/>
    <w:rsid w:val="00531FEB"/>
    <w:rsid w:val="0053217B"/>
    <w:rsid w:val="00532675"/>
    <w:rsid w:val="0053281C"/>
    <w:rsid w:val="00532AD0"/>
    <w:rsid w:val="0053311D"/>
    <w:rsid w:val="005332F3"/>
    <w:rsid w:val="00533B6E"/>
    <w:rsid w:val="00533B93"/>
    <w:rsid w:val="005340C9"/>
    <w:rsid w:val="00534128"/>
    <w:rsid w:val="0053413B"/>
    <w:rsid w:val="00534405"/>
    <w:rsid w:val="0053444E"/>
    <w:rsid w:val="0053445C"/>
    <w:rsid w:val="00534647"/>
    <w:rsid w:val="00535538"/>
    <w:rsid w:val="00535BA8"/>
    <w:rsid w:val="00535E88"/>
    <w:rsid w:val="00536189"/>
    <w:rsid w:val="00536698"/>
    <w:rsid w:val="00536E91"/>
    <w:rsid w:val="0053742F"/>
    <w:rsid w:val="005375FE"/>
    <w:rsid w:val="00537CE7"/>
    <w:rsid w:val="00537CEE"/>
    <w:rsid w:val="00537F11"/>
    <w:rsid w:val="00540182"/>
    <w:rsid w:val="00540BFC"/>
    <w:rsid w:val="00541877"/>
    <w:rsid w:val="0054195A"/>
    <w:rsid w:val="005420DE"/>
    <w:rsid w:val="00542249"/>
    <w:rsid w:val="00542399"/>
    <w:rsid w:val="0054241C"/>
    <w:rsid w:val="005424DA"/>
    <w:rsid w:val="005429BD"/>
    <w:rsid w:val="00542FAA"/>
    <w:rsid w:val="005431F5"/>
    <w:rsid w:val="00543707"/>
    <w:rsid w:val="005439D2"/>
    <w:rsid w:val="00543CC7"/>
    <w:rsid w:val="00543EBB"/>
    <w:rsid w:val="00544213"/>
    <w:rsid w:val="005444E8"/>
    <w:rsid w:val="0054486D"/>
    <w:rsid w:val="00544C8D"/>
    <w:rsid w:val="00544D6E"/>
    <w:rsid w:val="00544DB4"/>
    <w:rsid w:val="00545206"/>
    <w:rsid w:val="0054521C"/>
    <w:rsid w:val="005453CB"/>
    <w:rsid w:val="005453F3"/>
    <w:rsid w:val="00545549"/>
    <w:rsid w:val="005462C0"/>
    <w:rsid w:val="00546542"/>
    <w:rsid w:val="00546572"/>
    <w:rsid w:val="0054666B"/>
    <w:rsid w:val="005469F5"/>
    <w:rsid w:val="00546BAD"/>
    <w:rsid w:val="00546DB9"/>
    <w:rsid w:val="00546F36"/>
    <w:rsid w:val="00547116"/>
    <w:rsid w:val="005479A2"/>
    <w:rsid w:val="0055017B"/>
    <w:rsid w:val="00550303"/>
    <w:rsid w:val="00550AFC"/>
    <w:rsid w:val="0055188F"/>
    <w:rsid w:val="005518ED"/>
    <w:rsid w:val="00551AE6"/>
    <w:rsid w:val="00552093"/>
    <w:rsid w:val="0055228A"/>
    <w:rsid w:val="00552BD0"/>
    <w:rsid w:val="00552D0F"/>
    <w:rsid w:val="00552E64"/>
    <w:rsid w:val="005530AC"/>
    <w:rsid w:val="00553397"/>
    <w:rsid w:val="00553E9D"/>
    <w:rsid w:val="00553FE1"/>
    <w:rsid w:val="00554A75"/>
    <w:rsid w:val="00554C49"/>
    <w:rsid w:val="00554E06"/>
    <w:rsid w:val="00554E4B"/>
    <w:rsid w:val="00554F00"/>
    <w:rsid w:val="0055519C"/>
    <w:rsid w:val="005554C1"/>
    <w:rsid w:val="0055579D"/>
    <w:rsid w:val="0055583F"/>
    <w:rsid w:val="00555F67"/>
    <w:rsid w:val="0055660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68E"/>
    <w:rsid w:val="005649BF"/>
    <w:rsid w:val="00564DAE"/>
    <w:rsid w:val="00564F7B"/>
    <w:rsid w:val="005650BC"/>
    <w:rsid w:val="005650ED"/>
    <w:rsid w:val="005655FD"/>
    <w:rsid w:val="00565869"/>
    <w:rsid w:val="00567297"/>
    <w:rsid w:val="00567415"/>
    <w:rsid w:val="0056751F"/>
    <w:rsid w:val="00567610"/>
    <w:rsid w:val="00567AF5"/>
    <w:rsid w:val="00567DF1"/>
    <w:rsid w:val="00570342"/>
    <w:rsid w:val="00570CFD"/>
    <w:rsid w:val="00570D9F"/>
    <w:rsid w:val="00571655"/>
    <w:rsid w:val="00571672"/>
    <w:rsid w:val="0057185C"/>
    <w:rsid w:val="0057190C"/>
    <w:rsid w:val="00571CA8"/>
    <w:rsid w:val="00572296"/>
    <w:rsid w:val="00572765"/>
    <w:rsid w:val="00572947"/>
    <w:rsid w:val="00573138"/>
    <w:rsid w:val="0057322B"/>
    <w:rsid w:val="005734A7"/>
    <w:rsid w:val="00574317"/>
    <w:rsid w:val="00574596"/>
    <w:rsid w:val="005746C4"/>
    <w:rsid w:val="00574891"/>
    <w:rsid w:val="00574B50"/>
    <w:rsid w:val="005753E3"/>
    <w:rsid w:val="005756BA"/>
    <w:rsid w:val="00575A87"/>
    <w:rsid w:val="00576294"/>
    <w:rsid w:val="0057634E"/>
    <w:rsid w:val="00576E46"/>
    <w:rsid w:val="00576F26"/>
    <w:rsid w:val="005773BE"/>
    <w:rsid w:val="00577835"/>
    <w:rsid w:val="00577DA3"/>
    <w:rsid w:val="005800FB"/>
    <w:rsid w:val="0058041B"/>
    <w:rsid w:val="00580793"/>
    <w:rsid w:val="00581470"/>
    <w:rsid w:val="00581518"/>
    <w:rsid w:val="00581B62"/>
    <w:rsid w:val="00581BAD"/>
    <w:rsid w:val="00581BCB"/>
    <w:rsid w:val="00581D62"/>
    <w:rsid w:val="00582087"/>
    <w:rsid w:val="0058228A"/>
    <w:rsid w:val="005822FC"/>
    <w:rsid w:val="005823FC"/>
    <w:rsid w:val="00582D5F"/>
    <w:rsid w:val="00582F21"/>
    <w:rsid w:val="005831DD"/>
    <w:rsid w:val="005833AD"/>
    <w:rsid w:val="00583DC5"/>
    <w:rsid w:val="005842DF"/>
    <w:rsid w:val="00584320"/>
    <w:rsid w:val="00584AAD"/>
    <w:rsid w:val="00584CB8"/>
    <w:rsid w:val="00585292"/>
    <w:rsid w:val="00585484"/>
    <w:rsid w:val="00585800"/>
    <w:rsid w:val="00585C2F"/>
    <w:rsid w:val="0058624A"/>
    <w:rsid w:val="005865C3"/>
    <w:rsid w:val="0058675E"/>
    <w:rsid w:val="00586EB1"/>
    <w:rsid w:val="0058715B"/>
    <w:rsid w:val="00587229"/>
    <w:rsid w:val="00587503"/>
    <w:rsid w:val="0058778F"/>
    <w:rsid w:val="00587F7F"/>
    <w:rsid w:val="0059016A"/>
    <w:rsid w:val="005907FD"/>
    <w:rsid w:val="00590AB0"/>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7D1"/>
    <w:rsid w:val="00597ED8"/>
    <w:rsid w:val="005A07CF"/>
    <w:rsid w:val="005A1303"/>
    <w:rsid w:val="005A17AE"/>
    <w:rsid w:val="005A1881"/>
    <w:rsid w:val="005A1A86"/>
    <w:rsid w:val="005A23A8"/>
    <w:rsid w:val="005A27C3"/>
    <w:rsid w:val="005A2A24"/>
    <w:rsid w:val="005A2B20"/>
    <w:rsid w:val="005A2FFE"/>
    <w:rsid w:val="005A34D5"/>
    <w:rsid w:val="005A38E7"/>
    <w:rsid w:val="005A3943"/>
    <w:rsid w:val="005A3ED0"/>
    <w:rsid w:val="005A41E7"/>
    <w:rsid w:val="005A422E"/>
    <w:rsid w:val="005A4819"/>
    <w:rsid w:val="005A4904"/>
    <w:rsid w:val="005A4910"/>
    <w:rsid w:val="005A4914"/>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C6D"/>
    <w:rsid w:val="005B4045"/>
    <w:rsid w:val="005B48A4"/>
    <w:rsid w:val="005B4F77"/>
    <w:rsid w:val="005B504A"/>
    <w:rsid w:val="005B50FF"/>
    <w:rsid w:val="005B609E"/>
    <w:rsid w:val="005B6160"/>
    <w:rsid w:val="005B6483"/>
    <w:rsid w:val="005B6DF6"/>
    <w:rsid w:val="005B7B7D"/>
    <w:rsid w:val="005B7E11"/>
    <w:rsid w:val="005C0D89"/>
    <w:rsid w:val="005C1948"/>
    <w:rsid w:val="005C22F9"/>
    <w:rsid w:val="005C263C"/>
    <w:rsid w:val="005C2679"/>
    <w:rsid w:val="005C27B6"/>
    <w:rsid w:val="005C298C"/>
    <w:rsid w:val="005C2C8C"/>
    <w:rsid w:val="005C3169"/>
    <w:rsid w:val="005C400F"/>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4EC7"/>
    <w:rsid w:val="005D50F9"/>
    <w:rsid w:val="005D5A20"/>
    <w:rsid w:val="005D5B21"/>
    <w:rsid w:val="005D5BF8"/>
    <w:rsid w:val="005D6261"/>
    <w:rsid w:val="005D6380"/>
    <w:rsid w:val="005D664D"/>
    <w:rsid w:val="005D6DA1"/>
    <w:rsid w:val="005D701D"/>
    <w:rsid w:val="005D786C"/>
    <w:rsid w:val="005E00E5"/>
    <w:rsid w:val="005E0138"/>
    <w:rsid w:val="005E0148"/>
    <w:rsid w:val="005E0225"/>
    <w:rsid w:val="005E049F"/>
    <w:rsid w:val="005E0BB6"/>
    <w:rsid w:val="005E0BD3"/>
    <w:rsid w:val="005E1737"/>
    <w:rsid w:val="005E28A5"/>
    <w:rsid w:val="005E2C24"/>
    <w:rsid w:val="005E2E4A"/>
    <w:rsid w:val="005E3073"/>
    <w:rsid w:val="005E316A"/>
    <w:rsid w:val="005E3A04"/>
    <w:rsid w:val="005E3EAD"/>
    <w:rsid w:val="005E3F51"/>
    <w:rsid w:val="005E3FB8"/>
    <w:rsid w:val="005E4B83"/>
    <w:rsid w:val="005E5076"/>
    <w:rsid w:val="005E5765"/>
    <w:rsid w:val="005E659E"/>
    <w:rsid w:val="005E6890"/>
    <w:rsid w:val="005E7088"/>
    <w:rsid w:val="005E72E8"/>
    <w:rsid w:val="005E738A"/>
    <w:rsid w:val="005E7E1B"/>
    <w:rsid w:val="005F0108"/>
    <w:rsid w:val="005F0291"/>
    <w:rsid w:val="005F095E"/>
    <w:rsid w:val="005F0973"/>
    <w:rsid w:val="005F0B7F"/>
    <w:rsid w:val="005F0ECC"/>
    <w:rsid w:val="005F1115"/>
    <w:rsid w:val="005F1737"/>
    <w:rsid w:val="005F2012"/>
    <w:rsid w:val="005F21A5"/>
    <w:rsid w:val="005F2470"/>
    <w:rsid w:val="005F28C6"/>
    <w:rsid w:val="005F2B13"/>
    <w:rsid w:val="005F2B27"/>
    <w:rsid w:val="005F2CB0"/>
    <w:rsid w:val="005F3E00"/>
    <w:rsid w:val="005F3F16"/>
    <w:rsid w:val="005F41F0"/>
    <w:rsid w:val="005F42D0"/>
    <w:rsid w:val="005F4310"/>
    <w:rsid w:val="005F434D"/>
    <w:rsid w:val="005F4806"/>
    <w:rsid w:val="005F48E6"/>
    <w:rsid w:val="005F4C87"/>
    <w:rsid w:val="005F4E0A"/>
    <w:rsid w:val="005F4EE1"/>
    <w:rsid w:val="005F4EEA"/>
    <w:rsid w:val="005F52CC"/>
    <w:rsid w:val="005F56C9"/>
    <w:rsid w:val="005F5E6F"/>
    <w:rsid w:val="005F5F16"/>
    <w:rsid w:val="005F60F4"/>
    <w:rsid w:val="005F6510"/>
    <w:rsid w:val="005F653C"/>
    <w:rsid w:val="005F67A1"/>
    <w:rsid w:val="005F681C"/>
    <w:rsid w:val="005F6B20"/>
    <w:rsid w:val="005F6BD4"/>
    <w:rsid w:val="005F6DDB"/>
    <w:rsid w:val="005F6F88"/>
    <w:rsid w:val="005F7188"/>
    <w:rsid w:val="005F72EB"/>
    <w:rsid w:val="005F74B4"/>
    <w:rsid w:val="005F7985"/>
    <w:rsid w:val="005F7AEB"/>
    <w:rsid w:val="00600B1D"/>
    <w:rsid w:val="00600CEB"/>
    <w:rsid w:val="00601366"/>
    <w:rsid w:val="00601FB8"/>
    <w:rsid w:val="00602058"/>
    <w:rsid w:val="00602356"/>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251"/>
    <w:rsid w:val="006066E7"/>
    <w:rsid w:val="00606A26"/>
    <w:rsid w:val="00606D5F"/>
    <w:rsid w:val="00607218"/>
    <w:rsid w:val="00607929"/>
    <w:rsid w:val="00607AC7"/>
    <w:rsid w:val="00607C07"/>
    <w:rsid w:val="00607D81"/>
    <w:rsid w:val="00610747"/>
    <w:rsid w:val="00610B77"/>
    <w:rsid w:val="00610E03"/>
    <w:rsid w:val="00611317"/>
    <w:rsid w:val="0061176E"/>
    <w:rsid w:val="00611E0A"/>
    <w:rsid w:val="006121B1"/>
    <w:rsid w:val="00612261"/>
    <w:rsid w:val="006136ED"/>
    <w:rsid w:val="00613DF7"/>
    <w:rsid w:val="00613EA5"/>
    <w:rsid w:val="006142B8"/>
    <w:rsid w:val="00614CD1"/>
    <w:rsid w:val="006151F2"/>
    <w:rsid w:val="0061567B"/>
    <w:rsid w:val="00615AC8"/>
    <w:rsid w:val="006169FE"/>
    <w:rsid w:val="00616B4B"/>
    <w:rsid w:val="00616DA6"/>
    <w:rsid w:val="00616EA5"/>
    <w:rsid w:val="00617026"/>
    <w:rsid w:val="006176C5"/>
    <w:rsid w:val="006200AB"/>
    <w:rsid w:val="00620B92"/>
    <w:rsid w:val="00620D97"/>
    <w:rsid w:val="00621378"/>
    <w:rsid w:val="0062152A"/>
    <w:rsid w:val="00621753"/>
    <w:rsid w:val="00622E8D"/>
    <w:rsid w:val="00623583"/>
    <w:rsid w:val="0062385C"/>
    <w:rsid w:val="00624462"/>
    <w:rsid w:val="00624572"/>
    <w:rsid w:val="0062462F"/>
    <w:rsid w:val="00624A9D"/>
    <w:rsid w:val="00624BA1"/>
    <w:rsid w:val="00624BD1"/>
    <w:rsid w:val="00624CA9"/>
    <w:rsid w:val="00625A01"/>
    <w:rsid w:val="00625EC5"/>
    <w:rsid w:val="006264CB"/>
    <w:rsid w:val="0062661B"/>
    <w:rsid w:val="0062669B"/>
    <w:rsid w:val="006266B2"/>
    <w:rsid w:val="0062710B"/>
    <w:rsid w:val="0062714C"/>
    <w:rsid w:val="006275F5"/>
    <w:rsid w:val="00627832"/>
    <w:rsid w:val="00627FE3"/>
    <w:rsid w:val="00630118"/>
    <w:rsid w:val="00630514"/>
    <w:rsid w:val="006310AE"/>
    <w:rsid w:val="00631467"/>
    <w:rsid w:val="00631762"/>
    <w:rsid w:val="00631CE6"/>
    <w:rsid w:val="00632196"/>
    <w:rsid w:val="00632900"/>
    <w:rsid w:val="00632BA2"/>
    <w:rsid w:val="00632DAD"/>
    <w:rsid w:val="00632F70"/>
    <w:rsid w:val="0063314C"/>
    <w:rsid w:val="00633BF2"/>
    <w:rsid w:val="00633F67"/>
    <w:rsid w:val="006345C3"/>
    <w:rsid w:val="00634627"/>
    <w:rsid w:val="0063488F"/>
    <w:rsid w:val="00634FD5"/>
    <w:rsid w:val="0063520D"/>
    <w:rsid w:val="006352A6"/>
    <w:rsid w:val="0063530F"/>
    <w:rsid w:val="00635781"/>
    <w:rsid w:val="00635BE3"/>
    <w:rsid w:val="006362F9"/>
    <w:rsid w:val="006364EE"/>
    <w:rsid w:val="00636769"/>
    <w:rsid w:val="006369A9"/>
    <w:rsid w:val="00636FB2"/>
    <w:rsid w:val="006373CD"/>
    <w:rsid w:val="006377ED"/>
    <w:rsid w:val="00637B7A"/>
    <w:rsid w:val="00637C99"/>
    <w:rsid w:val="00637E0C"/>
    <w:rsid w:val="0064071E"/>
    <w:rsid w:val="00641283"/>
    <w:rsid w:val="006413CF"/>
    <w:rsid w:val="00641413"/>
    <w:rsid w:val="00641465"/>
    <w:rsid w:val="00641536"/>
    <w:rsid w:val="0064165D"/>
    <w:rsid w:val="00642084"/>
    <w:rsid w:val="00642237"/>
    <w:rsid w:val="00642C6D"/>
    <w:rsid w:val="00642E77"/>
    <w:rsid w:val="00642E8C"/>
    <w:rsid w:val="006433BD"/>
    <w:rsid w:val="006434BE"/>
    <w:rsid w:val="00643562"/>
    <w:rsid w:val="00643784"/>
    <w:rsid w:val="00643B56"/>
    <w:rsid w:val="00644186"/>
    <w:rsid w:val="00644623"/>
    <w:rsid w:val="00644A21"/>
    <w:rsid w:val="00644CF4"/>
    <w:rsid w:val="00645C9F"/>
    <w:rsid w:val="006461D2"/>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C17"/>
    <w:rsid w:val="00656307"/>
    <w:rsid w:val="006565D8"/>
    <w:rsid w:val="00656B56"/>
    <w:rsid w:val="00656B96"/>
    <w:rsid w:val="00656BA0"/>
    <w:rsid w:val="00656F79"/>
    <w:rsid w:val="006570EB"/>
    <w:rsid w:val="0065736B"/>
    <w:rsid w:val="006578E4"/>
    <w:rsid w:val="00657AE5"/>
    <w:rsid w:val="00657C05"/>
    <w:rsid w:val="00657F32"/>
    <w:rsid w:val="00660188"/>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6DC"/>
    <w:rsid w:val="006649C3"/>
    <w:rsid w:val="00664E8C"/>
    <w:rsid w:val="0066501B"/>
    <w:rsid w:val="006654C3"/>
    <w:rsid w:val="00665E2C"/>
    <w:rsid w:val="00665F7C"/>
    <w:rsid w:val="0066699A"/>
    <w:rsid w:val="006669DE"/>
    <w:rsid w:val="006669DF"/>
    <w:rsid w:val="00666DFC"/>
    <w:rsid w:val="00666EBB"/>
    <w:rsid w:val="00667325"/>
    <w:rsid w:val="006673F1"/>
    <w:rsid w:val="0066779E"/>
    <w:rsid w:val="00667DE6"/>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4F0F"/>
    <w:rsid w:val="00674FFF"/>
    <w:rsid w:val="00675719"/>
    <w:rsid w:val="00675BC2"/>
    <w:rsid w:val="00675CF4"/>
    <w:rsid w:val="00675EB7"/>
    <w:rsid w:val="006763CC"/>
    <w:rsid w:val="006765CB"/>
    <w:rsid w:val="00676A64"/>
    <w:rsid w:val="00677925"/>
    <w:rsid w:val="006779BF"/>
    <w:rsid w:val="00677F44"/>
    <w:rsid w:val="0068017F"/>
    <w:rsid w:val="00680462"/>
    <w:rsid w:val="0068076E"/>
    <w:rsid w:val="00680F46"/>
    <w:rsid w:val="006812FB"/>
    <w:rsid w:val="00681BC4"/>
    <w:rsid w:val="00681FDC"/>
    <w:rsid w:val="00682033"/>
    <w:rsid w:val="006822FE"/>
    <w:rsid w:val="00682B53"/>
    <w:rsid w:val="00682F27"/>
    <w:rsid w:val="00683785"/>
    <w:rsid w:val="00683CFD"/>
    <w:rsid w:val="0068452A"/>
    <w:rsid w:val="00684A34"/>
    <w:rsid w:val="006859DB"/>
    <w:rsid w:val="00685BD6"/>
    <w:rsid w:val="0068678D"/>
    <w:rsid w:val="00686D66"/>
    <w:rsid w:val="00687399"/>
    <w:rsid w:val="00687488"/>
    <w:rsid w:val="006876FD"/>
    <w:rsid w:val="0068778C"/>
    <w:rsid w:val="0068782A"/>
    <w:rsid w:val="00687B18"/>
    <w:rsid w:val="00690189"/>
    <w:rsid w:val="006904ED"/>
    <w:rsid w:val="00690872"/>
    <w:rsid w:val="00690E2E"/>
    <w:rsid w:val="00691365"/>
    <w:rsid w:val="006915D7"/>
    <w:rsid w:val="00691912"/>
    <w:rsid w:val="00691AC3"/>
    <w:rsid w:val="00691E9F"/>
    <w:rsid w:val="006926A6"/>
    <w:rsid w:val="0069277B"/>
    <w:rsid w:val="00692814"/>
    <w:rsid w:val="006932E7"/>
    <w:rsid w:val="00693347"/>
    <w:rsid w:val="0069334C"/>
    <w:rsid w:val="0069344E"/>
    <w:rsid w:val="006936F6"/>
    <w:rsid w:val="00693739"/>
    <w:rsid w:val="00693B10"/>
    <w:rsid w:val="00693DE7"/>
    <w:rsid w:val="00694393"/>
    <w:rsid w:val="006944A0"/>
    <w:rsid w:val="006944DA"/>
    <w:rsid w:val="0069460B"/>
    <w:rsid w:val="006948EF"/>
    <w:rsid w:val="00694927"/>
    <w:rsid w:val="00694E63"/>
    <w:rsid w:val="00694F1B"/>
    <w:rsid w:val="00695049"/>
    <w:rsid w:val="00695077"/>
    <w:rsid w:val="006955DF"/>
    <w:rsid w:val="006960B2"/>
    <w:rsid w:val="00696212"/>
    <w:rsid w:val="00696465"/>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430"/>
    <w:rsid w:val="006A4856"/>
    <w:rsid w:val="006A5474"/>
    <w:rsid w:val="006A564B"/>
    <w:rsid w:val="006A5D15"/>
    <w:rsid w:val="006A5F81"/>
    <w:rsid w:val="006A6330"/>
    <w:rsid w:val="006B02AF"/>
    <w:rsid w:val="006B02E8"/>
    <w:rsid w:val="006B05B5"/>
    <w:rsid w:val="006B0EE6"/>
    <w:rsid w:val="006B13C7"/>
    <w:rsid w:val="006B1545"/>
    <w:rsid w:val="006B1ED5"/>
    <w:rsid w:val="006B23B9"/>
    <w:rsid w:val="006B264A"/>
    <w:rsid w:val="006B2A07"/>
    <w:rsid w:val="006B2A63"/>
    <w:rsid w:val="006B2B11"/>
    <w:rsid w:val="006B2DA7"/>
    <w:rsid w:val="006B2F4D"/>
    <w:rsid w:val="006B306B"/>
    <w:rsid w:val="006B3682"/>
    <w:rsid w:val="006B3974"/>
    <w:rsid w:val="006B402E"/>
    <w:rsid w:val="006B48CB"/>
    <w:rsid w:val="006B49BA"/>
    <w:rsid w:val="006B5616"/>
    <w:rsid w:val="006B564D"/>
    <w:rsid w:val="006B5E94"/>
    <w:rsid w:val="006B61F6"/>
    <w:rsid w:val="006B6313"/>
    <w:rsid w:val="006B65A8"/>
    <w:rsid w:val="006B69FA"/>
    <w:rsid w:val="006B705A"/>
    <w:rsid w:val="006B74E6"/>
    <w:rsid w:val="006B7692"/>
    <w:rsid w:val="006B7BBA"/>
    <w:rsid w:val="006C0037"/>
    <w:rsid w:val="006C020D"/>
    <w:rsid w:val="006C02D5"/>
    <w:rsid w:val="006C13D8"/>
    <w:rsid w:val="006C1445"/>
    <w:rsid w:val="006C1DED"/>
    <w:rsid w:val="006C25CF"/>
    <w:rsid w:val="006C28FC"/>
    <w:rsid w:val="006C2BF6"/>
    <w:rsid w:val="006C2D0E"/>
    <w:rsid w:val="006C31C6"/>
    <w:rsid w:val="006C33FB"/>
    <w:rsid w:val="006C33FF"/>
    <w:rsid w:val="006C394E"/>
    <w:rsid w:val="006C3AB0"/>
    <w:rsid w:val="006C3EAF"/>
    <w:rsid w:val="006C3F5E"/>
    <w:rsid w:val="006C4890"/>
    <w:rsid w:val="006C4EB4"/>
    <w:rsid w:val="006C4EEA"/>
    <w:rsid w:val="006C4EF3"/>
    <w:rsid w:val="006C4F20"/>
    <w:rsid w:val="006C4FC1"/>
    <w:rsid w:val="006C516F"/>
    <w:rsid w:val="006C51A5"/>
    <w:rsid w:val="006C5237"/>
    <w:rsid w:val="006C529D"/>
    <w:rsid w:val="006C5D5B"/>
    <w:rsid w:val="006C6256"/>
    <w:rsid w:val="006C6642"/>
    <w:rsid w:val="006C6798"/>
    <w:rsid w:val="006C6DF7"/>
    <w:rsid w:val="006C75FC"/>
    <w:rsid w:val="006C79E4"/>
    <w:rsid w:val="006D0021"/>
    <w:rsid w:val="006D019C"/>
    <w:rsid w:val="006D0630"/>
    <w:rsid w:val="006D0826"/>
    <w:rsid w:val="006D0B55"/>
    <w:rsid w:val="006D0C12"/>
    <w:rsid w:val="006D0E6B"/>
    <w:rsid w:val="006D1464"/>
    <w:rsid w:val="006D1725"/>
    <w:rsid w:val="006D1A4E"/>
    <w:rsid w:val="006D2146"/>
    <w:rsid w:val="006D2196"/>
    <w:rsid w:val="006D3141"/>
    <w:rsid w:val="006D32B0"/>
    <w:rsid w:val="006D4CBA"/>
    <w:rsid w:val="006D5185"/>
    <w:rsid w:val="006D5C03"/>
    <w:rsid w:val="006D5CE3"/>
    <w:rsid w:val="006D5DEC"/>
    <w:rsid w:val="006D632E"/>
    <w:rsid w:val="006D6C9C"/>
    <w:rsid w:val="006D6E14"/>
    <w:rsid w:val="006D6E8F"/>
    <w:rsid w:val="006E07B0"/>
    <w:rsid w:val="006E094A"/>
    <w:rsid w:val="006E0C20"/>
    <w:rsid w:val="006E0F6E"/>
    <w:rsid w:val="006E0F92"/>
    <w:rsid w:val="006E12B1"/>
    <w:rsid w:val="006E13D1"/>
    <w:rsid w:val="006E2204"/>
    <w:rsid w:val="006E2440"/>
    <w:rsid w:val="006E24BE"/>
    <w:rsid w:val="006E2563"/>
    <w:rsid w:val="006E26AB"/>
    <w:rsid w:val="006E26D2"/>
    <w:rsid w:val="006E26DE"/>
    <w:rsid w:val="006E275D"/>
    <w:rsid w:val="006E3890"/>
    <w:rsid w:val="006E390C"/>
    <w:rsid w:val="006E3A7C"/>
    <w:rsid w:val="006E4D0C"/>
    <w:rsid w:val="006E4D1B"/>
    <w:rsid w:val="006E50A5"/>
    <w:rsid w:val="006E5534"/>
    <w:rsid w:val="006E5B18"/>
    <w:rsid w:val="006E5B78"/>
    <w:rsid w:val="006E627C"/>
    <w:rsid w:val="006E62B4"/>
    <w:rsid w:val="006E66AD"/>
    <w:rsid w:val="006E67BA"/>
    <w:rsid w:val="006E699D"/>
    <w:rsid w:val="006E6BA3"/>
    <w:rsid w:val="006E6D3C"/>
    <w:rsid w:val="006E737E"/>
    <w:rsid w:val="006E7478"/>
    <w:rsid w:val="006E7ACE"/>
    <w:rsid w:val="006E7FC9"/>
    <w:rsid w:val="006F1116"/>
    <w:rsid w:val="006F1623"/>
    <w:rsid w:val="006F17A2"/>
    <w:rsid w:val="006F1AB0"/>
    <w:rsid w:val="006F2420"/>
    <w:rsid w:val="006F24FA"/>
    <w:rsid w:val="006F2654"/>
    <w:rsid w:val="006F2D49"/>
    <w:rsid w:val="006F3024"/>
    <w:rsid w:val="006F3196"/>
    <w:rsid w:val="006F346F"/>
    <w:rsid w:val="006F38CE"/>
    <w:rsid w:val="006F3C54"/>
    <w:rsid w:val="006F3C5B"/>
    <w:rsid w:val="006F3D80"/>
    <w:rsid w:val="006F418C"/>
    <w:rsid w:val="006F572E"/>
    <w:rsid w:val="006F5E64"/>
    <w:rsid w:val="006F5FC4"/>
    <w:rsid w:val="006F60DE"/>
    <w:rsid w:val="006F63B5"/>
    <w:rsid w:val="006F65FB"/>
    <w:rsid w:val="006F69B3"/>
    <w:rsid w:val="006F6CB7"/>
    <w:rsid w:val="006F75AF"/>
    <w:rsid w:val="006F7914"/>
    <w:rsid w:val="006F7BE1"/>
    <w:rsid w:val="006F7C0B"/>
    <w:rsid w:val="006F7E46"/>
    <w:rsid w:val="007002B9"/>
    <w:rsid w:val="00700943"/>
    <w:rsid w:val="00700AB4"/>
    <w:rsid w:val="00700FCA"/>
    <w:rsid w:val="007015AE"/>
    <w:rsid w:val="007015C6"/>
    <w:rsid w:val="00701645"/>
    <w:rsid w:val="00701BA4"/>
    <w:rsid w:val="00701BBC"/>
    <w:rsid w:val="007021D8"/>
    <w:rsid w:val="00702530"/>
    <w:rsid w:val="00702704"/>
    <w:rsid w:val="00702A52"/>
    <w:rsid w:val="00702D5A"/>
    <w:rsid w:val="00702EF7"/>
    <w:rsid w:val="00703153"/>
    <w:rsid w:val="00703571"/>
    <w:rsid w:val="007037B8"/>
    <w:rsid w:val="00703989"/>
    <w:rsid w:val="00703C19"/>
    <w:rsid w:val="00703CE3"/>
    <w:rsid w:val="007041E1"/>
    <w:rsid w:val="007042E9"/>
    <w:rsid w:val="00704419"/>
    <w:rsid w:val="00704495"/>
    <w:rsid w:val="007047D2"/>
    <w:rsid w:val="007048C5"/>
    <w:rsid w:val="00705062"/>
    <w:rsid w:val="007052F8"/>
    <w:rsid w:val="0070548E"/>
    <w:rsid w:val="00705910"/>
    <w:rsid w:val="00705BBE"/>
    <w:rsid w:val="0070611C"/>
    <w:rsid w:val="00707AF4"/>
    <w:rsid w:val="007103F4"/>
    <w:rsid w:val="007108D3"/>
    <w:rsid w:val="00710F10"/>
    <w:rsid w:val="00711056"/>
    <w:rsid w:val="0071118B"/>
    <w:rsid w:val="00711316"/>
    <w:rsid w:val="00711C66"/>
    <w:rsid w:val="00711C6D"/>
    <w:rsid w:val="00711E13"/>
    <w:rsid w:val="00712EDA"/>
    <w:rsid w:val="00713498"/>
    <w:rsid w:val="007136D0"/>
    <w:rsid w:val="007137A0"/>
    <w:rsid w:val="007137E7"/>
    <w:rsid w:val="00713932"/>
    <w:rsid w:val="007155A9"/>
    <w:rsid w:val="007158E1"/>
    <w:rsid w:val="00716336"/>
    <w:rsid w:val="00716AA6"/>
    <w:rsid w:val="0071705B"/>
    <w:rsid w:val="007174F6"/>
    <w:rsid w:val="00717A7A"/>
    <w:rsid w:val="00720505"/>
    <w:rsid w:val="00720982"/>
    <w:rsid w:val="007210D8"/>
    <w:rsid w:val="00721EC9"/>
    <w:rsid w:val="00722331"/>
    <w:rsid w:val="0072247E"/>
    <w:rsid w:val="00722BB2"/>
    <w:rsid w:val="00723381"/>
    <w:rsid w:val="0072344C"/>
    <w:rsid w:val="007236A3"/>
    <w:rsid w:val="007239B6"/>
    <w:rsid w:val="00723BD9"/>
    <w:rsid w:val="00724792"/>
    <w:rsid w:val="007247C7"/>
    <w:rsid w:val="0072490A"/>
    <w:rsid w:val="00724B64"/>
    <w:rsid w:val="00724EF9"/>
    <w:rsid w:val="0072517D"/>
    <w:rsid w:val="0072562D"/>
    <w:rsid w:val="00725780"/>
    <w:rsid w:val="007257A0"/>
    <w:rsid w:val="0072597F"/>
    <w:rsid w:val="00725EA5"/>
    <w:rsid w:val="00725FB1"/>
    <w:rsid w:val="00726065"/>
    <w:rsid w:val="0072656F"/>
    <w:rsid w:val="007267B0"/>
    <w:rsid w:val="00726878"/>
    <w:rsid w:val="00726A86"/>
    <w:rsid w:val="00726AA2"/>
    <w:rsid w:val="00726E43"/>
    <w:rsid w:val="0072741A"/>
    <w:rsid w:val="0073067D"/>
    <w:rsid w:val="00730E76"/>
    <w:rsid w:val="00730EE2"/>
    <w:rsid w:val="00730F82"/>
    <w:rsid w:val="0073124A"/>
    <w:rsid w:val="00731A6A"/>
    <w:rsid w:val="00731B79"/>
    <w:rsid w:val="00731E69"/>
    <w:rsid w:val="00732079"/>
    <w:rsid w:val="007320A2"/>
    <w:rsid w:val="007325FA"/>
    <w:rsid w:val="007327CE"/>
    <w:rsid w:val="007329F4"/>
    <w:rsid w:val="00732ABF"/>
    <w:rsid w:val="0073307A"/>
    <w:rsid w:val="0073345D"/>
    <w:rsid w:val="00733893"/>
    <w:rsid w:val="00733BDC"/>
    <w:rsid w:val="00734648"/>
    <w:rsid w:val="00734A05"/>
    <w:rsid w:val="00734ECC"/>
    <w:rsid w:val="0073570C"/>
    <w:rsid w:val="00735A10"/>
    <w:rsid w:val="00735B12"/>
    <w:rsid w:val="00735C6F"/>
    <w:rsid w:val="00736635"/>
    <w:rsid w:val="00737114"/>
    <w:rsid w:val="0073740A"/>
    <w:rsid w:val="00737A31"/>
    <w:rsid w:val="00737C18"/>
    <w:rsid w:val="00737EA7"/>
    <w:rsid w:val="007401CD"/>
    <w:rsid w:val="00740267"/>
    <w:rsid w:val="00741182"/>
    <w:rsid w:val="00742295"/>
    <w:rsid w:val="00742993"/>
    <w:rsid w:val="00742A6A"/>
    <w:rsid w:val="00742B44"/>
    <w:rsid w:val="00742FF2"/>
    <w:rsid w:val="0074386D"/>
    <w:rsid w:val="0074417B"/>
    <w:rsid w:val="007442E4"/>
    <w:rsid w:val="00744931"/>
    <w:rsid w:val="00744E2C"/>
    <w:rsid w:val="007451D9"/>
    <w:rsid w:val="00745AAA"/>
    <w:rsid w:val="0074656E"/>
    <w:rsid w:val="007472D5"/>
    <w:rsid w:val="00747E4B"/>
    <w:rsid w:val="007509A9"/>
    <w:rsid w:val="00751ECA"/>
    <w:rsid w:val="00752316"/>
    <w:rsid w:val="007524BB"/>
    <w:rsid w:val="00752926"/>
    <w:rsid w:val="00752B03"/>
    <w:rsid w:val="00752FAA"/>
    <w:rsid w:val="00753454"/>
    <w:rsid w:val="00753BB5"/>
    <w:rsid w:val="00753C88"/>
    <w:rsid w:val="00753E8C"/>
    <w:rsid w:val="007544F1"/>
    <w:rsid w:val="00755E4A"/>
    <w:rsid w:val="007562B5"/>
    <w:rsid w:val="007565EA"/>
    <w:rsid w:val="00756832"/>
    <w:rsid w:val="0075799E"/>
    <w:rsid w:val="00757C54"/>
    <w:rsid w:val="00757F0B"/>
    <w:rsid w:val="00760A1C"/>
    <w:rsid w:val="00760DF2"/>
    <w:rsid w:val="00760E0D"/>
    <w:rsid w:val="00760F1F"/>
    <w:rsid w:val="007611BA"/>
    <w:rsid w:val="0076137C"/>
    <w:rsid w:val="0076160F"/>
    <w:rsid w:val="007626D0"/>
    <w:rsid w:val="00762767"/>
    <w:rsid w:val="00762889"/>
    <w:rsid w:val="0076322F"/>
    <w:rsid w:val="007636E9"/>
    <w:rsid w:val="00763C9A"/>
    <w:rsid w:val="00764537"/>
    <w:rsid w:val="00764D3C"/>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246"/>
    <w:rsid w:val="007747E6"/>
    <w:rsid w:val="007749BF"/>
    <w:rsid w:val="00774B18"/>
    <w:rsid w:val="0077500F"/>
    <w:rsid w:val="0077545C"/>
    <w:rsid w:val="0077548E"/>
    <w:rsid w:val="007757AB"/>
    <w:rsid w:val="00775852"/>
    <w:rsid w:val="00775A3A"/>
    <w:rsid w:val="00776B2C"/>
    <w:rsid w:val="00777315"/>
    <w:rsid w:val="0077757C"/>
    <w:rsid w:val="00777AB2"/>
    <w:rsid w:val="00777ADA"/>
    <w:rsid w:val="00777B3D"/>
    <w:rsid w:val="00780130"/>
    <w:rsid w:val="007802E4"/>
    <w:rsid w:val="00780919"/>
    <w:rsid w:val="00780A5F"/>
    <w:rsid w:val="00781589"/>
    <w:rsid w:val="007820D0"/>
    <w:rsid w:val="007823AB"/>
    <w:rsid w:val="00782440"/>
    <w:rsid w:val="007826C8"/>
    <w:rsid w:val="00782903"/>
    <w:rsid w:val="00782ED0"/>
    <w:rsid w:val="007830F7"/>
    <w:rsid w:val="00783DA9"/>
    <w:rsid w:val="00783FD8"/>
    <w:rsid w:val="00784190"/>
    <w:rsid w:val="0078457B"/>
    <w:rsid w:val="00784756"/>
    <w:rsid w:val="00784B3D"/>
    <w:rsid w:val="00784EE9"/>
    <w:rsid w:val="0078516B"/>
    <w:rsid w:val="0078539D"/>
    <w:rsid w:val="007856C1"/>
    <w:rsid w:val="00785B0F"/>
    <w:rsid w:val="00785EFE"/>
    <w:rsid w:val="00787051"/>
    <w:rsid w:val="0079018D"/>
    <w:rsid w:val="007901DC"/>
    <w:rsid w:val="00790975"/>
    <w:rsid w:val="00790DA0"/>
    <w:rsid w:val="00790E77"/>
    <w:rsid w:val="0079131E"/>
    <w:rsid w:val="00791538"/>
    <w:rsid w:val="0079189A"/>
    <w:rsid w:val="00791A00"/>
    <w:rsid w:val="00791DDB"/>
    <w:rsid w:val="007926F8"/>
    <w:rsid w:val="00792CEE"/>
    <w:rsid w:val="007936A8"/>
    <w:rsid w:val="007948AB"/>
    <w:rsid w:val="0079535A"/>
    <w:rsid w:val="00795C4C"/>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0C78"/>
    <w:rsid w:val="007A1171"/>
    <w:rsid w:val="007A138F"/>
    <w:rsid w:val="007A1640"/>
    <w:rsid w:val="007A16AB"/>
    <w:rsid w:val="007A1AE4"/>
    <w:rsid w:val="007A2413"/>
    <w:rsid w:val="007A279B"/>
    <w:rsid w:val="007A2DB2"/>
    <w:rsid w:val="007A3095"/>
    <w:rsid w:val="007A345E"/>
    <w:rsid w:val="007A39DF"/>
    <w:rsid w:val="007A39E3"/>
    <w:rsid w:val="007A43ED"/>
    <w:rsid w:val="007A44DC"/>
    <w:rsid w:val="007A4BDD"/>
    <w:rsid w:val="007A4DF5"/>
    <w:rsid w:val="007A4F92"/>
    <w:rsid w:val="007A54E0"/>
    <w:rsid w:val="007A6195"/>
    <w:rsid w:val="007A6490"/>
    <w:rsid w:val="007A6B10"/>
    <w:rsid w:val="007A6CFD"/>
    <w:rsid w:val="007A72EE"/>
    <w:rsid w:val="007A788F"/>
    <w:rsid w:val="007A7A8F"/>
    <w:rsid w:val="007A7F72"/>
    <w:rsid w:val="007B01ED"/>
    <w:rsid w:val="007B0397"/>
    <w:rsid w:val="007B0A18"/>
    <w:rsid w:val="007B0ADB"/>
    <w:rsid w:val="007B16BB"/>
    <w:rsid w:val="007B1FEE"/>
    <w:rsid w:val="007B23C2"/>
    <w:rsid w:val="007B26EE"/>
    <w:rsid w:val="007B2A51"/>
    <w:rsid w:val="007B2B92"/>
    <w:rsid w:val="007B2E1A"/>
    <w:rsid w:val="007B3502"/>
    <w:rsid w:val="007B3976"/>
    <w:rsid w:val="007B3E6D"/>
    <w:rsid w:val="007B3F67"/>
    <w:rsid w:val="007B44ED"/>
    <w:rsid w:val="007B491A"/>
    <w:rsid w:val="007B4AAE"/>
    <w:rsid w:val="007B5028"/>
    <w:rsid w:val="007B5370"/>
    <w:rsid w:val="007B5AE3"/>
    <w:rsid w:val="007B61F5"/>
    <w:rsid w:val="007B63FA"/>
    <w:rsid w:val="007B6A4E"/>
    <w:rsid w:val="007B6F71"/>
    <w:rsid w:val="007B7494"/>
    <w:rsid w:val="007B7496"/>
    <w:rsid w:val="007B7A0E"/>
    <w:rsid w:val="007B7C20"/>
    <w:rsid w:val="007B7C63"/>
    <w:rsid w:val="007B7EF0"/>
    <w:rsid w:val="007B7F89"/>
    <w:rsid w:val="007C0011"/>
    <w:rsid w:val="007C0802"/>
    <w:rsid w:val="007C12BE"/>
    <w:rsid w:val="007C144A"/>
    <w:rsid w:val="007C15D5"/>
    <w:rsid w:val="007C1A3A"/>
    <w:rsid w:val="007C1CE0"/>
    <w:rsid w:val="007C2739"/>
    <w:rsid w:val="007C2D82"/>
    <w:rsid w:val="007C44A5"/>
    <w:rsid w:val="007C4AD3"/>
    <w:rsid w:val="007C4B0F"/>
    <w:rsid w:val="007C4DAD"/>
    <w:rsid w:val="007C500F"/>
    <w:rsid w:val="007C50A2"/>
    <w:rsid w:val="007C5633"/>
    <w:rsid w:val="007C5830"/>
    <w:rsid w:val="007C5933"/>
    <w:rsid w:val="007C599E"/>
    <w:rsid w:val="007C5D56"/>
    <w:rsid w:val="007C5DB8"/>
    <w:rsid w:val="007C5DCE"/>
    <w:rsid w:val="007C6653"/>
    <w:rsid w:val="007C6CA2"/>
    <w:rsid w:val="007C776C"/>
    <w:rsid w:val="007C78F0"/>
    <w:rsid w:val="007C7B41"/>
    <w:rsid w:val="007D05B2"/>
    <w:rsid w:val="007D05FA"/>
    <w:rsid w:val="007D0C44"/>
    <w:rsid w:val="007D18E7"/>
    <w:rsid w:val="007D1906"/>
    <w:rsid w:val="007D1972"/>
    <w:rsid w:val="007D1F33"/>
    <w:rsid w:val="007D1F86"/>
    <w:rsid w:val="007D24D2"/>
    <w:rsid w:val="007D275B"/>
    <w:rsid w:val="007D30B6"/>
    <w:rsid w:val="007D3307"/>
    <w:rsid w:val="007D337C"/>
    <w:rsid w:val="007D392F"/>
    <w:rsid w:val="007D3A45"/>
    <w:rsid w:val="007D3BA5"/>
    <w:rsid w:val="007D44A7"/>
    <w:rsid w:val="007D44C0"/>
    <w:rsid w:val="007D44CE"/>
    <w:rsid w:val="007D4B19"/>
    <w:rsid w:val="007D4B66"/>
    <w:rsid w:val="007D4E53"/>
    <w:rsid w:val="007D5385"/>
    <w:rsid w:val="007D54F8"/>
    <w:rsid w:val="007D5E27"/>
    <w:rsid w:val="007D6031"/>
    <w:rsid w:val="007D6AC3"/>
    <w:rsid w:val="007D6DE0"/>
    <w:rsid w:val="007D6F64"/>
    <w:rsid w:val="007D7ECD"/>
    <w:rsid w:val="007E0A4D"/>
    <w:rsid w:val="007E0F89"/>
    <w:rsid w:val="007E1043"/>
    <w:rsid w:val="007E170F"/>
    <w:rsid w:val="007E1782"/>
    <w:rsid w:val="007E17CA"/>
    <w:rsid w:val="007E20E4"/>
    <w:rsid w:val="007E21F9"/>
    <w:rsid w:val="007E25AB"/>
    <w:rsid w:val="007E2F41"/>
    <w:rsid w:val="007E37ED"/>
    <w:rsid w:val="007E3833"/>
    <w:rsid w:val="007E3ACA"/>
    <w:rsid w:val="007E3E69"/>
    <w:rsid w:val="007E44FC"/>
    <w:rsid w:val="007E4604"/>
    <w:rsid w:val="007E512B"/>
    <w:rsid w:val="007E5366"/>
    <w:rsid w:val="007E5AC2"/>
    <w:rsid w:val="007E60B5"/>
    <w:rsid w:val="007E6402"/>
    <w:rsid w:val="007E661D"/>
    <w:rsid w:val="007E67B4"/>
    <w:rsid w:val="007E6D43"/>
    <w:rsid w:val="007E79C5"/>
    <w:rsid w:val="007E7C09"/>
    <w:rsid w:val="007E7DD2"/>
    <w:rsid w:val="007F01FF"/>
    <w:rsid w:val="007F0542"/>
    <w:rsid w:val="007F0798"/>
    <w:rsid w:val="007F0BF1"/>
    <w:rsid w:val="007F0C7C"/>
    <w:rsid w:val="007F1002"/>
    <w:rsid w:val="007F14F9"/>
    <w:rsid w:val="007F1D50"/>
    <w:rsid w:val="007F20AC"/>
    <w:rsid w:val="007F20FC"/>
    <w:rsid w:val="007F2845"/>
    <w:rsid w:val="007F2A69"/>
    <w:rsid w:val="007F2C87"/>
    <w:rsid w:val="007F3884"/>
    <w:rsid w:val="007F38A2"/>
    <w:rsid w:val="007F3D4B"/>
    <w:rsid w:val="007F3DD3"/>
    <w:rsid w:val="007F4197"/>
    <w:rsid w:val="007F43BC"/>
    <w:rsid w:val="007F4740"/>
    <w:rsid w:val="007F4971"/>
    <w:rsid w:val="007F561B"/>
    <w:rsid w:val="007F5683"/>
    <w:rsid w:val="007F6B76"/>
    <w:rsid w:val="007F7308"/>
    <w:rsid w:val="007F7920"/>
    <w:rsid w:val="008001A3"/>
    <w:rsid w:val="00800261"/>
    <w:rsid w:val="0080067C"/>
    <w:rsid w:val="008006C6"/>
    <w:rsid w:val="00800C4A"/>
    <w:rsid w:val="00800C52"/>
    <w:rsid w:val="00801041"/>
    <w:rsid w:val="0080153E"/>
    <w:rsid w:val="008017AD"/>
    <w:rsid w:val="008018B2"/>
    <w:rsid w:val="008018C8"/>
    <w:rsid w:val="008018E8"/>
    <w:rsid w:val="00801C2C"/>
    <w:rsid w:val="00801E31"/>
    <w:rsid w:val="00801E8F"/>
    <w:rsid w:val="00801F87"/>
    <w:rsid w:val="008022D0"/>
    <w:rsid w:val="008023CF"/>
    <w:rsid w:val="0080263A"/>
    <w:rsid w:val="00803191"/>
    <w:rsid w:val="0080329D"/>
    <w:rsid w:val="00803434"/>
    <w:rsid w:val="00803A76"/>
    <w:rsid w:val="008054EE"/>
    <w:rsid w:val="008055A9"/>
    <w:rsid w:val="00805C3B"/>
    <w:rsid w:val="00805D7E"/>
    <w:rsid w:val="00805DE2"/>
    <w:rsid w:val="00805DF6"/>
    <w:rsid w:val="008062ED"/>
    <w:rsid w:val="008063BD"/>
    <w:rsid w:val="00806954"/>
    <w:rsid w:val="00806BCD"/>
    <w:rsid w:val="00806FE3"/>
    <w:rsid w:val="0080710B"/>
    <w:rsid w:val="00807175"/>
    <w:rsid w:val="0080742D"/>
    <w:rsid w:val="00807B9A"/>
    <w:rsid w:val="008100AC"/>
    <w:rsid w:val="00810C05"/>
    <w:rsid w:val="00810F09"/>
    <w:rsid w:val="00810FEC"/>
    <w:rsid w:val="0081151E"/>
    <w:rsid w:val="008119C2"/>
    <w:rsid w:val="00811A5F"/>
    <w:rsid w:val="00811D53"/>
    <w:rsid w:val="00812498"/>
    <w:rsid w:val="008127E6"/>
    <w:rsid w:val="0081336E"/>
    <w:rsid w:val="00813928"/>
    <w:rsid w:val="00814A34"/>
    <w:rsid w:val="00814D06"/>
    <w:rsid w:val="00814EC2"/>
    <w:rsid w:val="008154EC"/>
    <w:rsid w:val="00815BF9"/>
    <w:rsid w:val="00815D29"/>
    <w:rsid w:val="00815D2E"/>
    <w:rsid w:val="0081666C"/>
    <w:rsid w:val="00816BAB"/>
    <w:rsid w:val="00817334"/>
    <w:rsid w:val="00817C00"/>
    <w:rsid w:val="0082011E"/>
    <w:rsid w:val="00820123"/>
    <w:rsid w:val="008203E5"/>
    <w:rsid w:val="008206A3"/>
    <w:rsid w:val="00820AEA"/>
    <w:rsid w:val="00820DC7"/>
    <w:rsid w:val="00820FFB"/>
    <w:rsid w:val="0082160C"/>
    <w:rsid w:val="00821698"/>
    <w:rsid w:val="008221FE"/>
    <w:rsid w:val="0082284C"/>
    <w:rsid w:val="00822A05"/>
    <w:rsid w:val="00822BF5"/>
    <w:rsid w:val="00822F77"/>
    <w:rsid w:val="00823382"/>
    <w:rsid w:val="008234BB"/>
    <w:rsid w:val="00823E57"/>
    <w:rsid w:val="00824894"/>
    <w:rsid w:val="00824D88"/>
    <w:rsid w:val="00824FFF"/>
    <w:rsid w:val="00825366"/>
    <w:rsid w:val="00825AED"/>
    <w:rsid w:val="00825B4C"/>
    <w:rsid w:val="00825E84"/>
    <w:rsid w:val="00826A60"/>
    <w:rsid w:val="00826C7B"/>
    <w:rsid w:val="00826DD9"/>
    <w:rsid w:val="00826E01"/>
    <w:rsid w:val="00827405"/>
    <w:rsid w:val="00827753"/>
    <w:rsid w:val="008277A8"/>
    <w:rsid w:val="008278B6"/>
    <w:rsid w:val="0082792B"/>
    <w:rsid w:val="008307ED"/>
    <w:rsid w:val="00830B3B"/>
    <w:rsid w:val="00830F8C"/>
    <w:rsid w:val="00831334"/>
    <w:rsid w:val="00831627"/>
    <w:rsid w:val="0083215D"/>
    <w:rsid w:val="00832410"/>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B7A"/>
    <w:rsid w:val="008379AF"/>
    <w:rsid w:val="00837B90"/>
    <w:rsid w:val="00840121"/>
    <w:rsid w:val="00840167"/>
    <w:rsid w:val="008401B2"/>
    <w:rsid w:val="00840830"/>
    <w:rsid w:val="008409AA"/>
    <w:rsid w:val="00840DD2"/>
    <w:rsid w:val="00840FB8"/>
    <w:rsid w:val="00841B17"/>
    <w:rsid w:val="00842882"/>
    <w:rsid w:val="00842E0C"/>
    <w:rsid w:val="0084321C"/>
    <w:rsid w:val="00843647"/>
    <w:rsid w:val="00843818"/>
    <w:rsid w:val="00843853"/>
    <w:rsid w:val="00843A7A"/>
    <w:rsid w:val="00843FA3"/>
    <w:rsid w:val="008440C0"/>
    <w:rsid w:val="008447D4"/>
    <w:rsid w:val="008447F5"/>
    <w:rsid w:val="00845936"/>
    <w:rsid w:val="00845D25"/>
    <w:rsid w:val="00846183"/>
    <w:rsid w:val="00846292"/>
    <w:rsid w:val="00847477"/>
    <w:rsid w:val="00850662"/>
    <w:rsid w:val="008506E1"/>
    <w:rsid w:val="00850BDC"/>
    <w:rsid w:val="00850D96"/>
    <w:rsid w:val="008514A5"/>
    <w:rsid w:val="008515EE"/>
    <w:rsid w:val="008519FE"/>
    <w:rsid w:val="00851A8E"/>
    <w:rsid w:val="00851EC7"/>
    <w:rsid w:val="008520C4"/>
    <w:rsid w:val="008528D3"/>
    <w:rsid w:val="0085433C"/>
    <w:rsid w:val="0085439E"/>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0A05"/>
    <w:rsid w:val="008610B8"/>
    <w:rsid w:val="008611B6"/>
    <w:rsid w:val="00861F12"/>
    <w:rsid w:val="00862008"/>
    <w:rsid w:val="008621A1"/>
    <w:rsid w:val="0086254A"/>
    <w:rsid w:val="008625A2"/>
    <w:rsid w:val="00862720"/>
    <w:rsid w:val="008628AB"/>
    <w:rsid w:val="008628C8"/>
    <w:rsid w:val="00862ADA"/>
    <w:rsid w:val="00862B2A"/>
    <w:rsid w:val="008630B9"/>
    <w:rsid w:val="008631B3"/>
    <w:rsid w:val="00863B8F"/>
    <w:rsid w:val="00863F37"/>
    <w:rsid w:val="0086406B"/>
    <w:rsid w:val="008646C1"/>
    <w:rsid w:val="008649B5"/>
    <w:rsid w:val="00864C8C"/>
    <w:rsid w:val="00864EB1"/>
    <w:rsid w:val="008654B8"/>
    <w:rsid w:val="008659FB"/>
    <w:rsid w:val="00865C81"/>
    <w:rsid w:val="0086652F"/>
    <w:rsid w:val="008668F3"/>
    <w:rsid w:val="0086709D"/>
    <w:rsid w:val="00867651"/>
    <w:rsid w:val="00867664"/>
    <w:rsid w:val="0086775E"/>
    <w:rsid w:val="008678A2"/>
    <w:rsid w:val="00867B5A"/>
    <w:rsid w:val="00870147"/>
    <w:rsid w:val="00870E8C"/>
    <w:rsid w:val="00871027"/>
    <w:rsid w:val="00871711"/>
    <w:rsid w:val="008719E1"/>
    <w:rsid w:val="00872089"/>
    <w:rsid w:val="00872959"/>
    <w:rsid w:val="00872C00"/>
    <w:rsid w:val="0087301B"/>
    <w:rsid w:val="00873AF0"/>
    <w:rsid w:val="00873F9C"/>
    <w:rsid w:val="00874009"/>
    <w:rsid w:val="00874158"/>
    <w:rsid w:val="008743F3"/>
    <w:rsid w:val="00874418"/>
    <w:rsid w:val="0087444A"/>
    <w:rsid w:val="008746F1"/>
    <w:rsid w:val="0087478C"/>
    <w:rsid w:val="0087488F"/>
    <w:rsid w:val="00874EA6"/>
    <w:rsid w:val="00875139"/>
    <w:rsid w:val="00875410"/>
    <w:rsid w:val="00875CA6"/>
    <w:rsid w:val="00875F96"/>
    <w:rsid w:val="00876053"/>
    <w:rsid w:val="00876545"/>
    <w:rsid w:val="00876620"/>
    <w:rsid w:val="00876E78"/>
    <w:rsid w:val="00877711"/>
    <w:rsid w:val="00877FBF"/>
    <w:rsid w:val="00880798"/>
    <w:rsid w:val="00880902"/>
    <w:rsid w:val="00880A6D"/>
    <w:rsid w:val="00880BBB"/>
    <w:rsid w:val="00880EDF"/>
    <w:rsid w:val="008811FD"/>
    <w:rsid w:val="0088137C"/>
    <w:rsid w:val="00881390"/>
    <w:rsid w:val="008819B6"/>
    <w:rsid w:val="0088208D"/>
    <w:rsid w:val="0088212C"/>
    <w:rsid w:val="0088241A"/>
    <w:rsid w:val="00882772"/>
    <w:rsid w:val="00882DE6"/>
    <w:rsid w:val="00883366"/>
    <w:rsid w:val="008835D5"/>
    <w:rsid w:val="00883A20"/>
    <w:rsid w:val="00883D4D"/>
    <w:rsid w:val="00884007"/>
    <w:rsid w:val="0088460C"/>
    <w:rsid w:val="008847DA"/>
    <w:rsid w:val="00884B59"/>
    <w:rsid w:val="00884C56"/>
    <w:rsid w:val="008850BA"/>
    <w:rsid w:val="008852EF"/>
    <w:rsid w:val="008854CE"/>
    <w:rsid w:val="00885580"/>
    <w:rsid w:val="008857E1"/>
    <w:rsid w:val="00885876"/>
    <w:rsid w:val="00885D97"/>
    <w:rsid w:val="0088602B"/>
    <w:rsid w:val="00886185"/>
    <w:rsid w:val="008861D9"/>
    <w:rsid w:val="0088638C"/>
    <w:rsid w:val="0088684D"/>
    <w:rsid w:val="00886EDF"/>
    <w:rsid w:val="00887AA7"/>
    <w:rsid w:val="00887B44"/>
    <w:rsid w:val="00890259"/>
    <w:rsid w:val="008908E5"/>
    <w:rsid w:val="00890EBC"/>
    <w:rsid w:val="00891216"/>
    <w:rsid w:val="00891CE4"/>
    <w:rsid w:val="00892A60"/>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37"/>
    <w:rsid w:val="008A189B"/>
    <w:rsid w:val="008A1CCA"/>
    <w:rsid w:val="008A1D3E"/>
    <w:rsid w:val="008A1E07"/>
    <w:rsid w:val="008A20AE"/>
    <w:rsid w:val="008A29E9"/>
    <w:rsid w:val="008A3038"/>
    <w:rsid w:val="008A3967"/>
    <w:rsid w:val="008A427C"/>
    <w:rsid w:val="008A4A10"/>
    <w:rsid w:val="008A4A6F"/>
    <w:rsid w:val="008A4B16"/>
    <w:rsid w:val="008A4D01"/>
    <w:rsid w:val="008A4D63"/>
    <w:rsid w:val="008A4E11"/>
    <w:rsid w:val="008A57C4"/>
    <w:rsid w:val="008A6176"/>
    <w:rsid w:val="008A65B2"/>
    <w:rsid w:val="008A6D62"/>
    <w:rsid w:val="008A6D6A"/>
    <w:rsid w:val="008A70F7"/>
    <w:rsid w:val="008A726F"/>
    <w:rsid w:val="008A7606"/>
    <w:rsid w:val="008A79C3"/>
    <w:rsid w:val="008B0A73"/>
    <w:rsid w:val="008B13E9"/>
    <w:rsid w:val="008B15A2"/>
    <w:rsid w:val="008B1799"/>
    <w:rsid w:val="008B2004"/>
    <w:rsid w:val="008B2257"/>
    <w:rsid w:val="008B2436"/>
    <w:rsid w:val="008B26D5"/>
    <w:rsid w:val="008B3B51"/>
    <w:rsid w:val="008B3C25"/>
    <w:rsid w:val="008B4057"/>
    <w:rsid w:val="008B4145"/>
    <w:rsid w:val="008B4F0A"/>
    <w:rsid w:val="008B5071"/>
    <w:rsid w:val="008B5290"/>
    <w:rsid w:val="008B5AEA"/>
    <w:rsid w:val="008B5D94"/>
    <w:rsid w:val="008B5D99"/>
    <w:rsid w:val="008B63B3"/>
    <w:rsid w:val="008B6A40"/>
    <w:rsid w:val="008B72EC"/>
    <w:rsid w:val="008B73FA"/>
    <w:rsid w:val="008B791D"/>
    <w:rsid w:val="008C0689"/>
    <w:rsid w:val="008C0B4F"/>
    <w:rsid w:val="008C16CC"/>
    <w:rsid w:val="008C1BFA"/>
    <w:rsid w:val="008C26BC"/>
    <w:rsid w:val="008C2BD3"/>
    <w:rsid w:val="008C2CFD"/>
    <w:rsid w:val="008C2FAA"/>
    <w:rsid w:val="008C336C"/>
    <w:rsid w:val="008C3A93"/>
    <w:rsid w:val="008C3AD0"/>
    <w:rsid w:val="008C3FDC"/>
    <w:rsid w:val="008C426D"/>
    <w:rsid w:val="008C47AD"/>
    <w:rsid w:val="008C4FCC"/>
    <w:rsid w:val="008C5376"/>
    <w:rsid w:val="008C5725"/>
    <w:rsid w:val="008C603A"/>
    <w:rsid w:val="008C62DB"/>
    <w:rsid w:val="008C64D2"/>
    <w:rsid w:val="008C64EF"/>
    <w:rsid w:val="008C6C4B"/>
    <w:rsid w:val="008C6EB4"/>
    <w:rsid w:val="008C71C8"/>
    <w:rsid w:val="008D0681"/>
    <w:rsid w:val="008D0A5A"/>
    <w:rsid w:val="008D0C3C"/>
    <w:rsid w:val="008D1328"/>
    <w:rsid w:val="008D148E"/>
    <w:rsid w:val="008D167D"/>
    <w:rsid w:val="008D1FF8"/>
    <w:rsid w:val="008D20FE"/>
    <w:rsid w:val="008D2B26"/>
    <w:rsid w:val="008D2BF9"/>
    <w:rsid w:val="008D2E88"/>
    <w:rsid w:val="008D3116"/>
    <w:rsid w:val="008D3F33"/>
    <w:rsid w:val="008D4476"/>
    <w:rsid w:val="008D45EE"/>
    <w:rsid w:val="008D492A"/>
    <w:rsid w:val="008D4B58"/>
    <w:rsid w:val="008D4B7F"/>
    <w:rsid w:val="008D4B8A"/>
    <w:rsid w:val="008D4DD2"/>
    <w:rsid w:val="008D559D"/>
    <w:rsid w:val="008D57E1"/>
    <w:rsid w:val="008D6541"/>
    <w:rsid w:val="008D669D"/>
    <w:rsid w:val="008D7244"/>
    <w:rsid w:val="008D74F4"/>
    <w:rsid w:val="008D764C"/>
    <w:rsid w:val="008D7D7B"/>
    <w:rsid w:val="008E0754"/>
    <w:rsid w:val="008E0C3C"/>
    <w:rsid w:val="008E0F52"/>
    <w:rsid w:val="008E133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7CE"/>
    <w:rsid w:val="008E4A31"/>
    <w:rsid w:val="008E5657"/>
    <w:rsid w:val="008E5D64"/>
    <w:rsid w:val="008E5E51"/>
    <w:rsid w:val="008E6302"/>
    <w:rsid w:val="008E64FD"/>
    <w:rsid w:val="008E7E3B"/>
    <w:rsid w:val="008F00DB"/>
    <w:rsid w:val="008F00F1"/>
    <w:rsid w:val="008F0344"/>
    <w:rsid w:val="008F03A0"/>
    <w:rsid w:val="008F0C49"/>
    <w:rsid w:val="008F1264"/>
    <w:rsid w:val="008F13F6"/>
    <w:rsid w:val="008F18AA"/>
    <w:rsid w:val="008F1D8C"/>
    <w:rsid w:val="008F2908"/>
    <w:rsid w:val="008F2B63"/>
    <w:rsid w:val="008F38EE"/>
    <w:rsid w:val="008F3A90"/>
    <w:rsid w:val="008F3E32"/>
    <w:rsid w:val="008F421D"/>
    <w:rsid w:val="008F4679"/>
    <w:rsid w:val="008F47C6"/>
    <w:rsid w:val="008F4C3A"/>
    <w:rsid w:val="008F528F"/>
    <w:rsid w:val="008F5C40"/>
    <w:rsid w:val="008F6647"/>
    <w:rsid w:val="008F700E"/>
    <w:rsid w:val="008F72D1"/>
    <w:rsid w:val="008F7D69"/>
    <w:rsid w:val="00900343"/>
    <w:rsid w:val="00900623"/>
    <w:rsid w:val="009006A2"/>
    <w:rsid w:val="0090102B"/>
    <w:rsid w:val="00901448"/>
    <w:rsid w:val="0090279E"/>
    <w:rsid w:val="00902C43"/>
    <w:rsid w:val="009034F6"/>
    <w:rsid w:val="009036BC"/>
    <w:rsid w:val="00903D30"/>
    <w:rsid w:val="00903D77"/>
    <w:rsid w:val="00904414"/>
    <w:rsid w:val="00904CF8"/>
    <w:rsid w:val="00905197"/>
    <w:rsid w:val="009052A7"/>
    <w:rsid w:val="00905C47"/>
    <w:rsid w:val="00905CE1"/>
    <w:rsid w:val="00905F10"/>
    <w:rsid w:val="009062D2"/>
    <w:rsid w:val="00906379"/>
    <w:rsid w:val="009068AB"/>
    <w:rsid w:val="00906A8C"/>
    <w:rsid w:val="00906CA1"/>
    <w:rsid w:val="00907531"/>
    <w:rsid w:val="009101EA"/>
    <w:rsid w:val="009103B3"/>
    <w:rsid w:val="009103F6"/>
    <w:rsid w:val="009106FC"/>
    <w:rsid w:val="009108E5"/>
    <w:rsid w:val="00910B09"/>
    <w:rsid w:val="00910B8B"/>
    <w:rsid w:val="00910BE4"/>
    <w:rsid w:val="00910E3D"/>
    <w:rsid w:val="009112AE"/>
    <w:rsid w:val="009118BB"/>
    <w:rsid w:val="0091191F"/>
    <w:rsid w:val="00911AF3"/>
    <w:rsid w:val="00911E7D"/>
    <w:rsid w:val="009120A9"/>
    <w:rsid w:val="009124A1"/>
    <w:rsid w:val="00912BB6"/>
    <w:rsid w:val="00912FDB"/>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80D"/>
    <w:rsid w:val="00916EC2"/>
    <w:rsid w:val="00917DFE"/>
    <w:rsid w:val="009206DD"/>
    <w:rsid w:val="00920E3C"/>
    <w:rsid w:val="009213AB"/>
    <w:rsid w:val="009213BD"/>
    <w:rsid w:val="00921880"/>
    <w:rsid w:val="00921FDA"/>
    <w:rsid w:val="00922042"/>
    <w:rsid w:val="009220B7"/>
    <w:rsid w:val="00922148"/>
    <w:rsid w:val="00922183"/>
    <w:rsid w:val="00922EBD"/>
    <w:rsid w:val="009230A6"/>
    <w:rsid w:val="00923672"/>
    <w:rsid w:val="00924393"/>
    <w:rsid w:val="00924627"/>
    <w:rsid w:val="009246FB"/>
    <w:rsid w:val="009248F5"/>
    <w:rsid w:val="00924BD9"/>
    <w:rsid w:val="009250A8"/>
    <w:rsid w:val="009250C8"/>
    <w:rsid w:val="00925AF9"/>
    <w:rsid w:val="00925BBC"/>
    <w:rsid w:val="00925BE6"/>
    <w:rsid w:val="009261CB"/>
    <w:rsid w:val="009264CF"/>
    <w:rsid w:val="00926697"/>
    <w:rsid w:val="009266D7"/>
    <w:rsid w:val="00926F61"/>
    <w:rsid w:val="00926FA9"/>
    <w:rsid w:val="009275D1"/>
    <w:rsid w:val="00927F67"/>
    <w:rsid w:val="009306C6"/>
    <w:rsid w:val="00930D65"/>
    <w:rsid w:val="00930D91"/>
    <w:rsid w:val="0093123D"/>
    <w:rsid w:val="0093126D"/>
    <w:rsid w:val="009327D2"/>
    <w:rsid w:val="00932AA5"/>
    <w:rsid w:val="00933040"/>
    <w:rsid w:val="009330E9"/>
    <w:rsid w:val="00933240"/>
    <w:rsid w:val="009333E1"/>
    <w:rsid w:val="00933CB8"/>
    <w:rsid w:val="0093402A"/>
    <w:rsid w:val="00934972"/>
    <w:rsid w:val="00934D97"/>
    <w:rsid w:val="00935155"/>
    <w:rsid w:val="00935715"/>
    <w:rsid w:val="00935D15"/>
    <w:rsid w:val="00935ED5"/>
    <w:rsid w:val="00936084"/>
    <w:rsid w:val="009360DC"/>
    <w:rsid w:val="0093676D"/>
    <w:rsid w:val="00936C11"/>
    <w:rsid w:val="00936CE0"/>
    <w:rsid w:val="00936F44"/>
    <w:rsid w:val="009408CB"/>
    <w:rsid w:val="00940925"/>
    <w:rsid w:val="00940BC6"/>
    <w:rsid w:val="009411FB"/>
    <w:rsid w:val="009414A9"/>
    <w:rsid w:val="00941B71"/>
    <w:rsid w:val="00941DF9"/>
    <w:rsid w:val="00941F40"/>
    <w:rsid w:val="009421AD"/>
    <w:rsid w:val="0094221C"/>
    <w:rsid w:val="00942408"/>
    <w:rsid w:val="00942A0B"/>
    <w:rsid w:val="009430F9"/>
    <w:rsid w:val="00943A85"/>
    <w:rsid w:val="00943D71"/>
    <w:rsid w:val="00943F3A"/>
    <w:rsid w:val="0094409C"/>
    <w:rsid w:val="00944159"/>
    <w:rsid w:val="00944223"/>
    <w:rsid w:val="0094475E"/>
    <w:rsid w:val="00944777"/>
    <w:rsid w:val="009448CD"/>
    <w:rsid w:val="009449B2"/>
    <w:rsid w:val="00944A5C"/>
    <w:rsid w:val="00944A82"/>
    <w:rsid w:val="00944BA5"/>
    <w:rsid w:val="00944FDA"/>
    <w:rsid w:val="00945091"/>
    <w:rsid w:val="0094573A"/>
    <w:rsid w:val="00945AC7"/>
    <w:rsid w:val="0094644E"/>
    <w:rsid w:val="0094651B"/>
    <w:rsid w:val="0094690C"/>
    <w:rsid w:val="00946C4D"/>
    <w:rsid w:val="00947200"/>
    <w:rsid w:val="00947E28"/>
    <w:rsid w:val="0095019A"/>
    <w:rsid w:val="00950D7D"/>
    <w:rsid w:val="00951434"/>
    <w:rsid w:val="009514B7"/>
    <w:rsid w:val="00952422"/>
    <w:rsid w:val="0095276C"/>
    <w:rsid w:val="0095285B"/>
    <w:rsid w:val="009535CB"/>
    <w:rsid w:val="00953FE9"/>
    <w:rsid w:val="00954417"/>
    <w:rsid w:val="00954470"/>
    <w:rsid w:val="0095481C"/>
    <w:rsid w:val="0095526F"/>
    <w:rsid w:val="009552E8"/>
    <w:rsid w:val="009554E7"/>
    <w:rsid w:val="00955E4A"/>
    <w:rsid w:val="00955E70"/>
    <w:rsid w:val="00956541"/>
    <w:rsid w:val="009565E8"/>
    <w:rsid w:val="0095660A"/>
    <w:rsid w:val="009567E6"/>
    <w:rsid w:val="00956D98"/>
    <w:rsid w:val="00957064"/>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24EE"/>
    <w:rsid w:val="00962BFD"/>
    <w:rsid w:val="009633BB"/>
    <w:rsid w:val="00963891"/>
    <w:rsid w:val="00963A36"/>
    <w:rsid w:val="00963D72"/>
    <w:rsid w:val="00964019"/>
    <w:rsid w:val="009643DA"/>
    <w:rsid w:val="0096485F"/>
    <w:rsid w:val="00964C02"/>
    <w:rsid w:val="00964EA5"/>
    <w:rsid w:val="0096559B"/>
    <w:rsid w:val="00965715"/>
    <w:rsid w:val="00965C40"/>
    <w:rsid w:val="00966A30"/>
    <w:rsid w:val="00966A84"/>
    <w:rsid w:val="00966D57"/>
    <w:rsid w:val="00967354"/>
    <w:rsid w:val="00967960"/>
    <w:rsid w:val="00970EB7"/>
    <w:rsid w:val="00971341"/>
    <w:rsid w:val="0097140F"/>
    <w:rsid w:val="0097147B"/>
    <w:rsid w:val="00971529"/>
    <w:rsid w:val="00971589"/>
    <w:rsid w:val="00971592"/>
    <w:rsid w:val="00971617"/>
    <w:rsid w:val="009717E1"/>
    <w:rsid w:val="009717F8"/>
    <w:rsid w:val="009718DF"/>
    <w:rsid w:val="0097197B"/>
    <w:rsid w:val="00971DDF"/>
    <w:rsid w:val="00971E80"/>
    <w:rsid w:val="0097225C"/>
    <w:rsid w:val="00972F21"/>
    <w:rsid w:val="009731D6"/>
    <w:rsid w:val="009732DA"/>
    <w:rsid w:val="00973CB0"/>
    <w:rsid w:val="00973E32"/>
    <w:rsid w:val="00973FC6"/>
    <w:rsid w:val="00974746"/>
    <w:rsid w:val="00974E62"/>
    <w:rsid w:val="00974F00"/>
    <w:rsid w:val="00975119"/>
    <w:rsid w:val="00975AD9"/>
    <w:rsid w:val="00975BF5"/>
    <w:rsid w:val="0097606B"/>
    <w:rsid w:val="009760FD"/>
    <w:rsid w:val="009763ED"/>
    <w:rsid w:val="00976788"/>
    <w:rsid w:val="00976A72"/>
    <w:rsid w:val="00976AAA"/>
    <w:rsid w:val="00976F04"/>
    <w:rsid w:val="00977418"/>
    <w:rsid w:val="009777E5"/>
    <w:rsid w:val="009777F4"/>
    <w:rsid w:val="00977AD8"/>
    <w:rsid w:val="0098056F"/>
    <w:rsid w:val="00980775"/>
    <w:rsid w:val="0098084C"/>
    <w:rsid w:val="00980A10"/>
    <w:rsid w:val="00981130"/>
    <w:rsid w:val="0098125E"/>
    <w:rsid w:val="0098139E"/>
    <w:rsid w:val="0098229C"/>
    <w:rsid w:val="009822BD"/>
    <w:rsid w:val="0098289D"/>
    <w:rsid w:val="009835E0"/>
    <w:rsid w:val="009838CC"/>
    <w:rsid w:val="00983D08"/>
    <w:rsid w:val="00983D46"/>
    <w:rsid w:val="00983DCA"/>
    <w:rsid w:val="009844B8"/>
    <w:rsid w:val="00985262"/>
    <w:rsid w:val="0098582E"/>
    <w:rsid w:val="00985EF7"/>
    <w:rsid w:val="00986093"/>
    <w:rsid w:val="00986146"/>
    <w:rsid w:val="00986A47"/>
    <w:rsid w:val="00986CF9"/>
    <w:rsid w:val="00986D62"/>
    <w:rsid w:val="0098711E"/>
    <w:rsid w:val="0098727B"/>
    <w:rsid w:val="00987416"/>
    <w:rsid w:val="009879B0"/>
    <w:rsid w:val="00987C13"/>
    <w:rsid w:val="00987C4E"/>
    <w:rsid w:val="00990154"/>
    <w:rsid w:val="009907E5"/>
    <w:rsid w:val="00990C0E"/>
    <w:rsid w:val="00990D75"/>
    <w:rsid w:val="00991093"/>
    <w:rsid w:val="0099163B"/>
    <w:rsid w:val="0099219C"/>
    <w:rsid w:val="00992243"/>
    <w:rsid w:val="00992343"/>
    <w:rsid w:val="009923C9"/>
    <w:rsid w:val="009924A1"/>
    <w:rsid w:val="009929FB"/>
    <w:rsid w:val="0099307C"/>
    <w:rsid w:val="00993750"/>
    <w:rsid w:val="0099381C"/>
    <w:rsid w:val="0099383D"/>
    <w:rsid w:val="009938B1"/>
    <w:rsid w:val="00993CB6"/>
    <w:rsid w:val="00994431"/>
    <w:rsid w:val="00994B48"/>
    <w:rsid w:val="0099576A"/>
    <w:rsid w:val="00995884"/>
    <w:rsid w:val="00996258"/>
    <w:rsid w:val="00996306"/>
    <w:rsid w:val="00996744"/>
    <w:rsid w:val="00996A9F"/>
    <w:rsid w:val="00996E72"/>
    <w:rsid w:val="00997013"/>
    <w:rsid w:val="009979C6"/>
    <w:rsid w:val="00997CF4"/>
    <w:rsid w:val="009A0907"/>
    <w:rsid w:val="009A1169"/>
    <w:rsid w:val="009A164C"/>
    <w:rsid w:val="009A1AAC"/>
    <w:rsid w:val="009A21C7"/>
    <w:rsid w:val="009A22A9"/>
    <w:rsid w:val="009A2BB6"/>
    <w:rsid w:val="009A2CB8"/>
    <w:rsid w:val="009A3125"/>
    <w:rsid w:val="009A372A"/>
    <w:rsid w:val="009A3789"/>
    <w:rsid w:val="009A3D54"/>
    <w:rsid w:val="009A3D5F"/>
    <w:rsid w:val="009A416A"/>
    <w:rsid w:val="009A4419"/>
    <w:rsid w:val="009A4574"/>
    <w:rsid w:val="009A45A2"/>
    <w:rsid w:val="009A4EC2"/>
    <w:rsid w:val="009A5593"/>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B36"/>
    <w:rsid w:val="009B1D0F"/>
    <w:rsid w:val="009B1E47"/>
    <w:rsid w:val="009B2CED"/>
    <w:rsid w:val="009B3054"/>
    <w:rsid w:val="009B335D"/>
    <w:rsid w:val="009B3801"/>
    <w:rsid w:val="009B3C90"/>
    <w:rsid w:val="009B4874"/>
    <w:rsid w:val="009B4EAC"/>
    <w:rsid w:val="009B55F1"/>
    <w:rsid w:val="009B6567"/>
    <w:rsid w:val="009B68F1"/>
    <w:rsid w:val="009B76E3"/>
    <w:rsid w:val="009B76F9"/>
    <w:rsid w:val="009B79BD"/>
    <w:rsid w:val="009B7A72"/>
    <w:rsid w:val="009B7BB8"/>
    <w:rsid w:val="009B7D38"/>
    <w:rsid w:val="009C05C7"/>
    <w:rsid w:val="009C0A82"/>
    <w:rsid w:val="009C0E9B"/>
    <w:rsid w:val="009C0FDB"/>
    <w:rsid w:val="009C126A"/>
    <w:rsid w:val="009C1D4C"/>
    <w:rsid w:val="009C25A4"/>
    <w:rsid w:val="009C2C4B"/>
    <w:rsid w:val="009C2DD2"/>
    <w:rsid w:val="009C35CB"/>
    <w:rsid w:val="009C3767"/>
    <w:rsid w:val="009C3982"/>
    <w:rsid w:val="009C429A"/>
    <w:rsid w:val="009C441F"/>
    <w:rsid w:val="009C4677"/>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40F"/>
    <w:rsid w:val="009C7438"/>
    <w:rsid w:val="009C774A"/>
    <w:rsid w:val="009D0E9D"/>
    <w:rsid w:val="009D19BC"/>
    <w:rsid w:val="009D19D6"/>
    <w:rsid w:val="009D1CD0"/>
    <w:rsid w:val="009D1E46"/>
    <w:rsid w:val="009D2142"/>
    <w:rsid w:val="009D2348"/>
    <w:rsid w:val="009D23D6"/>
    <w:rsid w:val="009D255C"/>
    <w:rsid w:val="009D2EA8"/>
    <w:rsid w:val="009D2F0C"/>
    <w:rsid w:val="009D3306"/>
    <w:rsid w:val="009D3578"/>
    <w:rsid w:val="009D3A5F"/>
    <w:rsid w:val="009D4392"/>
    <w:rsid w:val="009D45BD"/>
    <w:rsid w:val="009D493C"/>
    <w:rsid w:val="009D4DE0"/>
    <w:rsid w:val="009D4EC4"/>
    <w:rsid w:val="009D4F88"/>
    <w:rsid w:val="009D5193"/>
    <w:rsid w:val="009D5C32"/>
    <w:rsid w:val="009D5C56"/>
    <w:rsid w:val="009D62EA"/>
    <w:rsid w:val="009D6472"/>
    <w:rsid w:val="009D6577"/>
    <w:rsid w:val="009D6AD6"/>
    <w:rsid w:val="009D6BEB"/>
    <w:rsid w:val="009D79F4"/>
    <w:rsid w:val="009D7D19"/>
    <w:rsid w:val="009E06F3"/>
    <w:rsid w:val="009E126D"/>
    <w:rsid w:val="009E144A"/>
    <w:rsid w:val="009E19A8"/>
    <w:rsid w:val="009E2592"/>
    <w:rsid w:val="009E33D7"/>
    <w:rsid w:val="009E3CD1"/>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3E3"/>
    <w:rsid w:val="009F151C"/>
    <w:rsid w:val="009F1547"/>
    <w:rsid w:val="009F1910"/>
    <w:rsid w:val="009F26E5"/>
    <w:rsid w:val="009F2A19"/>
    <w:rsid w:val="009F2D7B"/>
    <w:rsid w:val="009F394E"/>
    <w:rsid w:val="009F399B"/>
    <w:rsid w:val="009F3C12"/>
    <w:rsid w:val="009F4234"/>
    <w:rsid w:val="009F514E"/>
    <w:rsid w:val="009F536A"/>
    <w:rsid w:val="009F5BC5"/>
    <w:rsid w:val="009F5E9B"/>
    <w:rsid w:val="009F65F0"/>
    <w:rsid w:val="009F66BF"/>
    <w:rsid w:val="009F6AD5"/>
    <w:rsid w:val="009F6BCE"/>
    <w:rsid w:val="009F71D3"/>
    <w:rsid w:val="009F7867"/>
    <w:rsid w:val="009F7CB5"/>
    <w:rsid w:val="009F7D66"/>
    <w:rsid w:val="009F7F0B"/>
    <w:rsid w:val="00A00BD2"/>
    <w:rsid w:val="00A00E23"/>
    <w:rsid w:val="00A00E56"/>
    <w:rsid w:val="00A016DF"/>
    <w:rsid w:val="00A02651"/>
    <w:rsid w:val="00A027F3"/>
    <w:rsid w:val="00A02D50"/>
    <w:rsid w:val="00A0305C"/>
    <w:rsid w:val="00A03511"/>
    <w:rsid w:val="00A03978"/>
    <w:rsid w:val="00A03AB1"/>
    <w:rsid w:val="00A03EC2"/>
    <w:rsid w:val="00A0422A"/>
    <w:rsid w:val="00A043B8"/>
    <w:rsid w:val="00A047BA"/>
    <w:rsid w:val="00A04921"/>
    <w:rsid w:val="00A04D7E"/>
    <w:rsid w:val="00A051D9"/>
    <w:rsid w:val="00A05633"/>
    <w:rsid w:val="00A05D67"/>
    <w:rsid w:val="00A05DF3"/>
    <w:rsid w:val="00A06132"/>
    <w:rsid w:val="00A0617E"/>
    <w:rsid w:val="00A061F2"/>
    <w:rsid w:val="00A0675C"/>
    <w:rsid w:val="00A0706F"/>
    <w:rsid w:val="00A079A3"/>
    <w:rsid w:val="00A07DFD"/>
    <w:rsid w:val="00A07E08"/>
    <w:rsid w:val="00A07E99"/>
    <w:rsid w:val="00A10232"/>
    <w:rsid w:val="00A10A9B"/>
    <w:rsid w:val="00A10CD1"/>
    <w:rsid w:val="00A10D79"/>
    <w:rsid w:val="00A11212"/>
    <w:rsid w:val="00A11535"/>
    <w:rsid w:val="00A11807"/>
    <w:rsid w:val="00A11E56"/>
    <w:rsid w:val="00A11FFC"/>
    <w:rsid w:val="00A1209D"/>
    <w:rsid w:val="00A123BE"/>
    <w:rsid w:val="00A12420"/>
    <w:rsid w:val="00A12798"/>
    <w:rsid w:val="00A1329C"/>
    <w:rsid w:val="00A13A09"/>
    <w:rsid w:val="00A13EEE"/>
    <w:rsid w:val="00A13FB2"/>
    <w:rsid w:val="00A13FC4"/>
    <w:rsid w:val="00A1417D"/>
    <w:rsid w:val="00A144DA"/>
    <w:rsid w:val="00A146F4"/>
    <w:rsid w:val="00A14B87"/>
    <w:rsid w:val="00A153BE"/>
    <w:rsid w:val="00A15DEE"/>
    <w:rsid w:val="00A1602C"/>
    <w:rsid w:val="00A16462"/>
    <w:rsid w:val="00A167B5"/>
    <w:rsid w:val="00A16932"/>
    <w:rsid w:val="00A16DBE"/>
    <w:rsid w:val="00A179E0"/>
    <w:rsid w:val="00A17C4F"/>
    <w:rsid w:val="00A201CE"/>
    <w:rsid w:val="00A20653"/>
    <w:rsid w:val="00A20A39"/>
    <w:rsid w:val="00A20AC3"/>
    <w:rsid w:val="00A20D26"/>
    <w:rsid w:val="00A20E7B"/>
    <w:rsid w:val="00A21555"/>
    <w:rsid w:val="00A21B93"/>
    <w:rsid w:val="00A21C63"/>
    <w:rsid w:val="00A21D9C"/>
    <w:rsid w:val="00A22059"/>
    <w:rsid w:val="00A228C2"/>
    <w:rsid w:val="00A2300C"/>
    <w:rsid w:val="00A23220"/>
    <w:rsid w:val="00A238BD"/>
    <w:rsid w:val="00A2391E"/>
    <w:rsid w:val="00A23AA1"/>
    <w:rsid w:val="00A23DCA"/>
    <w:rsid w:val="00A23F4B"/>
    <w:rsid w:val="00A240D8"/>
    <w:rsid w:val="00A242FC"/>
    <w:rsid w:val="00A243E4"/>
    <w:rsid w:val="00A2459D"/>
    <w:rsid w:val="00A246EE"/>
    <w:rsid w:val="00A24B9B"/>
    <w:rsid w:val="00A24E23"/>
    <w:rsid w:val="00A24FA9"/>
    <w:rsid w:val="00A250D5"/>
    <w:rsid w:val="00A2566C"/>
    <w:rsid w:val="00A25F05"/>
    <w:rsid w:val="00A260FB"/>
    <w:rsid w:val="00A26491"/>
    <w:rsid w:val="00A271FB"/>
    <w:rsid w:val="00A2731B"/>
    <w:rsid w:val="00A274B5"/>
    <w:rsid w:val="00A30103"/>
    <w:rsid w:val="00A301CA"/>
    <w:rsid w:val="00A30528"/>
    <w:rsid w:val="00A309B3"/>
    <w:rsid w:val="00A30B2D"/>
    <w:rsid w:val="00A30CFA"/>
    <w:rsid w:val="00A311AE"/>
    <w:rsid w:val="00A312A6"/>
    <w:rsid w:val="00A3130E"/>
    <w:rsid w:val="00A3150C"/>
    <w:rsid w:val="00A315B1"/>
    <w:rsid w:val="00A31778"/>
    <w:rsid w:val="00A3193B"/>
    <w:rsid w:val="00A31A0F"/>
    <w:rsid w:val="00A32238"/>
    <w:rsid w:val="00A324CF"/>
    <w:rsid w:val="00A327C2"/>
    <w:rsid w:val="00A32E8B"/>
    <w:rsid w:val="00A32ED6"/>
    <w:rsid w:val="00A32EF5"/>
    <w:rsid w:val="00A33518"/>
    <w:rsid w:val="00A33776"/>
    <w:rsid w:val="00A33C1A"/>
    <w:rsid w:val="00A33EE3"/>
    <w:rsid w:val="00A34119"/>
    <w:rsid w:val="00A344A5"/>
    <w:rsid w:val="00A346C3"/>
    <w:rsid w:val="00A34D4A"/>
    <w:rsid w:val="00A34E96"/>
    <w:rsid w:val="00A35548"/>
    <w:rsid w:val="00A36155"/>
    <w:rsid w:val="00A3629E"/>
    <w:rsid w:val="00A365AD"/>
    <w:rsid w:val="00A366D3"/>
    <w:rsid w:val="00A36B93"/>
    <w:rsid w:val="00A375B4"/>
    <w:rsid w:val="00A37B6E"/>
    <w:rsid w:val="00A4015F"/>
    <w:rsid w:val="00A4027D"/>
    <w:rsid w:val="00A404C5"/>
    <w:rsid w:val="00A40FB7"/>
    <w:rsid w:val="00A41504"/>
    <w:rsid w:val="00A422FD"/>
    <w:rsid w:val="00A42A85"/>
    <w:rsid w:val="00A42D07"/>
    <w:rsid w:val="00A42ED4"/>
    <w:rsid w:val="00A42F6B"/>
    <w:rsid w:val="00A431FD"/>
    <w:rsid w:val="00A43350"/>
    <w:rsid w:val="00A43742"/>
    <w:rsid w:val="00A44B43"/>
    <w:rsid w:val="00A44ECD"/>
    <w:rsid w:val="00A4503E"/>
    <w:rsid w:val="00A450C0"/>
    <w:rsid w:val="00A45468"/>
    <w:rsid w:val="00A45484"/>
    <w:rsid w:val="00A45F16"/>
    <w:rsid w:val="00A4601D"/>
    <w:rsid w:val="00A46327"/>
    <w:rsid w:val="00A46CEC"/>
    <w:rsid w:val="00A471A8"/>
    <w:rsid w:val="00A4791B"/>
    <w:rsid w:val="00A47A3D"/>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23"/>
    <w:rsid w:val="00A53DA0"/>
    <w:rsid w:val="00A5404D"/>
    <w:rsid w:val="00A54F99"/>
    <w:rsid w:val="00A555A7"/>
    <w:rsid w:val="00A5570C"/>
    <w:rsid w:val="00A559A6"/>
    <w:rsid w:val="00A55B0D"/>
    <w:rsid w:val="00A560BE"/>
    <w:rsid w:val="00A56256"/>
    <w:rsid w:val="00A56725"/>
    <w:rsid w:val="00A56797"/>
    <w:rsid w:val="00A56C5B"/>
    <w:rsid w:val="00A5718D"/>
    <w:rsid w:val="00A571EF"/>
    <w:rsid w:val="00A5765D"/>
    <w:rsid w:val="00A579BD"/>
    <w:rsid w:val="00A6033F"/>
    <w:rsid w:val="00A607CB"/>
    <w:rsid w:val="00A607D2"/>
    <w:rsid w:val="00A609D4"/>
    <w:rsid w:val="00A60B45"/>
    <w:rsid w:val="00A61092"/>
    <w:rsid w:val="00A61306"/>
    <w:rsid w:val="00A61803"/>
    <w:rsid w:val="00A61B93"/>
    <w:rsid w:val="00A61FA1"/>
    <w:rsid w:val="00A6269E"/>
    <w:rsid w:val="00A6351F"/>
    <w:rsid w:val="00A63809"/>
    <w:rsid w:val="00A638FB"/>
    <w:rsid w:val="00A63DCA"/>
    <w:rsid w:val="00A63F04"/>
    <w:rsid w:val="00A6411C"/>
    <w:rsid w:val="00A64278"/>
    <w:rsid w:val="00A64434"/>
    <w:rsid w:val="00A649EE"/>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68C"/>
    <w:rsid w:val="00A706D1"/>
    <w:rsid w:val="00A707A5"/>
    <w:rsid w:val="00A710EF"/>
    <w:rsid w:val="00A71140"/>
    <w:rsid w:val="00A7157D"/>
    <w:rsid w:val="00A71CBF"/>
    <w:rsid w:val="00A7205E"/>
    <w:rsid w:val="00A72ACC"/>
    <w:rsid w:val="00A73922"/>
    <w:rsid w:val="00A73D24"/>
    <w:rsid w:val="00A7439F"/>
    <w:rsid w:val="00A74692"/>
    <w:rsid w:val="00A74F63"/>
    <w:rsid w:val="00A7507C"/>
    <w:rsid w:val="00A750BF"/>
    <w:rsid w:val="00A7582A"/>
    <w:rsid w:val="00A75924"/>
    <w:rsid w:val="00A759B8"/>
    <w:rsid w:val="00A75A52"/>
    <w:rsid w:val="00A7618B"/>
    <w:rsid w:val="00A7640B"/>
    <w:rsid w:val="00A76B43"/>
    <w:rsid w:val="00A770FA"/>
    <w:rsid w:val="00A773A8"/>
    <w:rsid w:val="00A774C1"/>
    <w:rsid w:val="00A7778B"/>
    <w:rsid w:val="00A77901"/>
    <w:rsid w:val="00A77A67"/>
    <w:rsid w:val="00A803BC"/>
    <w:rsid w:val="00A80476"/>
    <w:rsid w:val="00A80969"/>
    <w:rsid w:val="00A80C7C"/>
    <w:rsid w:val="00A811D8"/>
    <w:rsid w:val="00A81547"/>
    <w:rsid w:val="00A83003"/>
    <w:rsid w:val="00A8307A"/>
    <w:rsid w:val="00A83DA4"/>
    <w:rsid w:val="00A85798"/>
    <w:rsid w:val="00A85C6A"/>
    <w:rsid w:val="00A8609D"/>
    <w:rsid w:val="00A86304"/>
    <w:rsid w:val="00A869C4"/>
    <w:rsid w:val="00A86EA7"/>
    <w:rsid w:val="00A87598"/>
    <w:rsid w:val="00A875F7"/>
    <w:rsid w:val="00A87B04"/>
    <w:rsid w:val="00A87FE0"/>
    <w:rsid w:val="00A90F8F"/>
    <w:rsid w:val="00A911A0"/>
    <w:rsid w:val="00A91244"/>
    <w:rsid w:val="00A9175D"/>
    <w:rsid w:val="00A91774"/>
    <w:rsid w:val="00A91C7F"/>
    <w:rsid w:val="00A92066"/>
    <w:rsid w:val="00A92179"/>
    <w:rsid w:val="00A92691"/>
    <w:rsid w:val="00A92776"/>
    <w:rsid w:val="00A92B39"/>
    <w:rsid w:val="00A93145"/>
    <w:rsid w:val="00A93181"/>
    <w:rsid w:val="00A9380F"/>
    <w:rsid w:val="00A938E6"/>
    <w:rsid w:val="00A93AB4"/>
    <w:rsid w:val="00A93CCF"/>
    <w:rsid w:val="00A94079"/>
    <w:rsid w:val="00A9416B"/>
    <w:rsid w:val="00A94523"/>
    <w:rsid w:val="00A94646"/>
    <w:rsid w:val="00A94B5A"/>
    <w:rsid w:val="00A94E4E"/>
    <w:rsid w:val="00A95514"/>
    <w:rsid w:val="00A95634"/>
    <w:rsid w:val="00A95BD5"/>
    <w:rsid w:val="00A95C53"/>
    <w:rsid w:val="00A95F21"/>
    <w:rsid w:val="00A95F65"/>
    <w:rsid w:val="00A96097"/>
    <w:rsid w:val="00A96D8F"/>
    <w:rsid w:val="00A96E8C"/>
    <w:rsid w:val="00A96F78"/>
    <w:rsid w:val="00A96FBE"/>
    <w:rsid w:val="00A97274"/>
    <w:rsid w:val="00A979E1"/>
    <w:rsid w:val="00A97F3C"/>
    <w:rsid w:val="00AA04E6"/>
    <w:rsid w:val="00AA0B9E"/>
    <w:rsid w:val="00AA1087"/>
    <w:rsid w:val="00AA161A"/>
    <w:rsid w:val="00AA176D"/>
    <w:rsid w:val="00AA22E4"/>
    <w:rsid w:val="00AA247C"/>
    <w:rsid w:val="00AA25A9"/>
    <w:rsid w:val="00AA26D9"/>
    <w:rsid w:val="00AA278A"/>
    <w:rsid w:val="00AA2822"/>
    <w:rsid w:val="00AA2853"/>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30F"/>
    <w:rsid w:val="00AA6445"/>
    <w:rsid w:val="00AA65C9"/>
    <w:rsid w:val="00AA66CB"/>
    <w:rsid w:val="00AA7867"/>
    <w:rsid w:val="00AA7A5A"/>
    <w:rsid w:val="00AA7C6D"/>
    <w:rsid w:val="00AB0347"/>
    <w:rsid w:val="00AB0A32"/>
    <w:rsid w:val="00AB0B90"/>
    <w:rsid w:val="00AB0E56"/>
    <w:rsid w:val="00AB0ED5"/>
    <w:rsid w:val="00AB1315"/>
    <w:rsid w:val="00AB18AC"/>
    <w:rsid w:val="00AB1BC9"/>
    <w:rsid w:val="00AB1EB7"/>
    <w:rsid w:val="00AB395E"/>
    <w:rsid w:val="00AB3A15"/>
    <w:rsid w:val="00AB3C0E"/>
    <w:rsid w:val="00AB3EF2"/>
    <w:rsid w:val="00AB40C3"/>
    <w:rsid w:val="00AB4DED"/>
    <w:rsid w:val="00AB4ECC"/>
    <w:rsid w:val="00AB4F0F"/>
    <w:rsid w:val="00AB5127"/>
    <w:rsid w:val="00AB53E3"/>
    <w:rsid w:val="00AB55FD"/>
    <w:rsid w:val="00AB60E2"/>
    <w:rsid w:val="00AB6601"/>
    <w:rsid w:val="00AB674E"/>
    <w:rsid w:val="00AB69C6"/>
    <w:rsid w:val="00AB6D79"/>
    <w:rsid w:val="00AB709E"/>
    <w:rsid w:val="00AB7396"/>
    <w:rsid w:val="00AB7806"/>
    <w:rsid w:val="00AB7843"/>
    <w:rsid w:val="00AC02C1"/>
    <w:rsid w:val="00AC062A"/>
    <w:rsid w:val="00AC081A"/>
    <w:rsid w:val="00AC0AB6"/>
    <w:rsid w:val="00AC0FA4"/>
    <w:rsid w:val="00AC10AD"/>
    <w:rsid w:val="00AC17CD"/>
    <w:rsid w:val="00AC198C"/>
    <w:rsid w:val="00AC1E55"/>
    <w:rsid w:val="00AC3D05"/>
    <w:rsid w:val="00AC3D06"/>
    <w:rsid w:val="00AC427B"/>
    <w:rsid w:val="00AC429F"/>
    <w:rsid w:val="00AC4402"/>
    <w:rsid w:val="00AC447C"/>
    <w:rsid w:val="00AC4B05"/>
    <w:rsid w:val="00AC5E0F"/>
    <w:rsid w:val="00AC60B4"/>
    <w:rsid w:val="00AC610E"/>
    <w:rsid w:val="00AC61A4"/>
    <w:rsid w:val="00AC67B6"/>
    <w:rsid w:val="00AC71AE"/>
    <w:rsid w:val="00AC7905"/>
    <w:rsid w:val="00AC7B2F"/>
    <w:rsid w:val="00AC7D98"/>
    <w:rsid w:val="00AD00C5"/>
    <w:rsid w:val="00AD044D"/>
    <w:rsid w:val="00AD05BB"/>
    <w:rsid w:val="00AD165F"/>
    <w:rsid w:val="00AD24CB"/>
    <w:rsid w:val="00AD2794"/>
    <w:rsid w:val="00AD2932"/>
    <w:rsid w:val="00AD2DC5"/>
    <w:rsid w:val="00AD30B7"/>
    <w:rsid w:val="00AD31E4"/>
    <w:rsid w:val="00AD32CC"/>
    <w:rsid w:val="00AD3455"/>
    <w:rsid w:val="00AD3CAD"/>
    <w:rsid w:val="00AD432E"/>
    <w:rsid w:val="00AD4AD0"/>
    <w:rsid w:val="00AD4E00"/>
    <w:rsid w:val="00AD573F"/>
    <w:rsid w:val="00AD5A99"/>
    <w:rsid w:val="00AD6237"/>
    <w:rsid w:val="00AD69FF"/>
    <w:rsid w:val="00AD702B"/>
    <w:rsid w:val="00AD7063"/>
    <w:rsid w:val="00AD706D"/>
    <w:rsid w:val="00AD72E6"/>
    <w:rsid w:val="00AD7370"/>
    <w:rsid w:val="00AD7675"/>
    <w:rsid w:val="00AD7C95"/>
    <w:rsid w:val="00AD7FCD"/>
    <w:rsid w:val="00AD86E7"/>
    <w:rsid w:val="00AE0C66"/>
    <w:rsid w:val="00AE0C78"/>
    <w:rsid w:val="00AE1209"/>
    <w:rsid w:val="00AE1220"/>
    <w:rsid w:val="00AE1B8E"/>
    <w:rsid w:val="00AE1D94"/>
    <w:rsid w:val="00AE2912"/>
    <w:rsid w:val="00AE2AB0"/>
    <w:rsid w:val="00AE2BED"/>
    <w:rsid w:val="00AE3228"/>
    <w:rsid w:val="00AE3810"/>
    <w:rsid w:val="00AE3DE1"/>
    <w:rsid w:val="00AE3EA0"/>
    <w:rsid w:val="00AE3EE4"/>
    <w:rsid w:val="00AE3FE4"/>
    <w:rsid w:val="00AE45F6"/>
    <w:rsid w:val="00AE4CCC"/>
    <w:rsid w:val="00AE501E"/>
    <w:rsid w:val="00AE5439"/>
    <w:rsid w:val="00AE5BB3"/>
    <w:rsid w:val="00AE60E8"/>
    <w:rsid w:val="00AE61B2"/>
    <w:rsid w:val="00AE78D1"/>
    <w:rsid w:val="00AE7C59"/>
    <w:rsid w:val="00AE7D0F"/>
    <w:rsid w:val="00AE7EF0"/>
    <w:rsid w:val="00AE7F89"/>
    <w:rsid w:val="00AE7FFC"/>
    <w:rsid w:val="00AF02F2"/>
    <w:rsid w:val="00AF0361"/>
    <w:rsid w:val="00AF0410"/>
    <w:rsid w:val="00AF06BF"/>
    <w:rsid w:val="00AF0E5F"/>
    <w:rsid w:val="00AF16A6"/>
    <w:rsid w:val="00AF16F2"/>
    <w:rsid w:val="00AF19C3"/>
    <w:rsid w:val="00AF1DDA"/>
    <w:rsid w:val="00AF2229"/>
    <w:rsid w:val="00AF28B9"/>
    <w:rsid w:val="00AF2D54"/>
    <w:rsid w:val="00AF2F3C"/>
    <w:rsid w:val="00AF3458"/>
    <w:rsid w:val="00AF3F7B"/>
    <w:rsid w:val="00AF42B4"/>
    <w:rsid w:val="00AF49D3"/>
    <w:rsid w:val="00AF4B8A"/>
    <w:rsid w:val="00AF4F1B"/>
    <w:rsid w:val="00AF5036"/>
    <w:rsid w:val="00AF53AD"/>
    <w:rsid w:val="00AF5EC6"/>
    <w:rsid w:val="00AF64F5"/>
    <w:rsid w:val="00AF6756"/>
    <w:rsid w:val="00AF6874"/>
    <w:rsid w:val="00AF68C7"/>
    <w:rsid w:val="00AF6B04"/>
    <w:rsid w:val="00AF6C38"/>
    <w:rsid w:val="00AF6E8A"/>
    <w:rsid w:val="00AF7213"/>
    <w:rsid w:val="00AF73A1"/>
    <w:rsid w:val="00AF7771"/>
    <w:rsid w:val="00AF79AD"/>
    <w:rsid w:val="00AF7D92"/>
    <w:rsid w:val="00B00334"/>
    <w:rsid w:val="00B0078E"/>
    <w:rsid w:val="00B0084B"/>
    <w:rsid w:val="00B011CC"/>
    <w:rsid w:val="00B01C87"/>
    <w:rsid w:val="00B03626"/>
    <w:rsid w:val="00B03F09"/>
    <w:rsid w:val="00B04004"/>
    <w:rsid w:val="00B04037"/>
    <w:rsid w:val="00B04048"/>
    <w:rsid w:val="00B0411E"/>
    <w:rsid w:val="00B042DA"/>
    <w:rsid w:val="00B0467B"/>
    <w:rsid w:val="00B04F3D"/>
    <w:rsid w:val="00B05702"/>
    <w:rsid w:val="00B05D0C"/>
    <w:rsid w:val="00B0627C"/>
    <w:rsid w:val="00B06DD9"/>
    <w:rsid w:val="00B07293"/>
    <w:rsid w:val="00B07AF9"/>
    <w:rsid w:val="00B07CD6"/>
    <w:rsid w:val="00B07E52"/>
    <w:rsid w:val="00B10010"/>
    <w:rsid w:val="00B102F6"/>
    <w:rsid w:val="00B1132A"/>
    <w:rsid w:val="00B11687"/>
    <w:rsid w:val="00B11775"/>
    <w:rsid w:val="00B11A53"/>
    <w:rsid w:val="00B12751"/>
    <w:rsid w:val="00B12788"/>
    <w:rsid w:val="00B12F75"/>
    <w:rsid w:val="00B13002"/>
    <w:rsid w:val="00B1302D"/>
    <w:rsid w:val="00B14034"/>
    <w:rsid w:val="00B1406B"/>
    <w:rsid w:val="00B14761"/>
    <w:rsid w:val="00B1513F"/>
    <w:rsid w:val="00B1568F"/>
    <w:rsid w:val="00B15989"/>
    <w:rsid w:val="00B15B89"/>
    <w:rsid w:val="00B16222"/>
    <w:rsid w:val="00B169B6"/>
    <w:rsid w:val="00B16CF0"/>
    <w:rsid w:val="00B1709F"/>
    <w:rsid w:val="00B1746F"/>
    <w:rsid w:val="00B177D5"/>
    <w:rsid w:val="00B17E8D"/>
    <w:rsid w:val="00B20725"/>
    <w:rsid w:val="00B2087E"/>
    <w:rsid w:val="00B20B11"/>
    <w:rsid w:val="00B20B94"/>
    <w:rsid w:val="00B2110D"/>
    <w:rsid w:val="00B2136E"/>
    <w:rsid w:val="00B21CE2"/>
    <w:rsid w:val="00B22A61"/>
    <w:rsid w:val="00B2324B"/>
    <w:rsid w:val="00B233C7"/>
    <w:rsid w:val="00B23A22"/>
    <w:rsid w:val="00B23DC5"/>
    <w:rsid w:val="00B24276"/>
    <w:rsid w:val="00B24820"/>
    <w:rsid w:val="00B248D0"/>
    <w:rsid w:val="00B25B9E"/>
    <w:rsid w:val="00B25DD1"/>
    <w:rsid w:val="00B2628E"/>
    <w:rsid w:val="00B2633B"/>
    <w:rsid w:val="00B26610"/>
    <w:rsid w:val="00B266B0"/>
    <w:rsid w:val="00B268C9"/>
    <w:rsid w:val="00B26BAA"/>
    <w:rsid w:val="00B26D0A"/>
    <w:rsid w:val="00B270F3"/>
    <w:rsid w:val="00B27921"/>
    <w:rsid w:val="00B27AF1"/>
    <w:rsid w:val="00B3000E"/>
    <w:rsid w:val="00B3091E"/>
    <w:rsid w:val="00B3122B"/>
    <w:rsid w:val="00B31787"/>
    <w:rsid w:val="00B31B57"/>
    <w:rsid w:val="00B31D67"/>
    <w:rsid w:val="00B320E7"/>
    <w:rsid w:val="00B326A8"/>
    <w:rsid w:val="00B328FD"/>
    <w:rsid w:val="00B3291A"/>
    <w:rsid w:val="00B329EB"/>
    <w:rsid w:val="00B32FCD"/>
    <w:rsid w:val="00B33508"/>
    <w:rsid w:val="00B33605"/>
    <w:rsid w:val="00B33716"/>
    <w:rsid w:val="00B3377E"/>
    <w:rsid w:val="00B338E0"/>
    <w:rsid w:val="00B33AFA"/>
    <w:rsid w:val="00B33BEE"/>
    <w:rsid w:val="00B341F4"/>
    <w:rsid w:val="00B34848"/>
    <w:rsid w:val="00B34E63"/>
    <w:rsid w:val="00B35497"/>
    <w:rsid w:val="00B35DA4"/>
    <w:rsid w:val="00B360F5"/>
    <w:rsid w:val="00B36525"/>
    <w:rsid w:val="00B366B2"/>
    <w:rsid w:val="00B36F27"/>
    <w:rsid w:val="00B376AD"/>
    <w:rsid w:val="00B37831"/>
    <w:rsid w:val="00B40197"/>
    <w:rsid w:val="00B401FA"/>
    <w:rsid w:val="00B40A96"/>
    <w:rsid w:val="00B40E48"/>
    <w:rsid w:val="00B41456"/>
    <w:rsid w:val="00B4184B"/>
    <w:rsid w:val="00B41858"/>
    <w:rsid w:val="00B41C1E"/>
    <w:rsid w:val="00B41F92"/>
    <w:rsid w:val="00B422A7"/>
    <w:rsid w:val="00B42376"/>
    <w:rsid w:val="00B42442"/>
    <w:rsid w:val="00B42948"/>
    <w:rsid w:val="00B42A32"/>
    <w:rsid w:val="00B42AC7"/>
    <w:rsid w:val="00B42B01"/>
    <w:rsid w:val="00B42DAB"/>
    <w:rsid w:val="00B42FA6"/>
    <w:rsid w:val="00B43297"/>
    <w:rsid w:val="00B4399E"/>
    <w:rsid w:val="00B43A16"/>
    <w:rsid w:val="00B43DFE"/>
    <w:rsid w:val="00B45816"/>
    <w:rsid w:val="00B45C3C"/>
    <w:rsid w:val="00B45CE1"/>
    <w:rsid w:val="00B4603F"/>
    <w:rsid w:val="00B4624E"/>
    <w:rsid w:val="00B46544"/>
    <w:rsid w:val="00B46920"/>
    <w:rsid w:val="00B4696F"/>
    <w:rsid w:val="00B46A75"/>
    <w:rsid w:val="00B470A7"/>
    <w:rsid w:val="00B476AF"/>
    <w:rsid w:val="00B500CD"/>
    <w:rsid w:val="00B5030F"/>
    <w:rsid w:val="00B5109D"/>
    <w:rsid w:val="00B5239C"/>
    <w:rsid w:val="00B5268E"/>
    <w:rsid w:val="00B52E81"/>
    <w:rsid w:val="00B53259"/>
    <w:rsid w:val="00B53893"/>
    <w:rsid w:val="00B539E3"/>
    <w:rsid w:val="00B53DB2"/>
    <w:rsid w:val="00B53F21"/>
    <w:rsid w:val="00B543D8"/>
    <w:rsid w:val="00B54512"/>
    <w:rsid w:val="00B545C7"/>
    <w:rsid w:val="00B548C2"/>
    <w:rsid w:val="00B54B6A"/>
    <w:rsid w:val="00B55428"/>
    <w:rsid w:val="00B556C5"/>
    <w:rsid w:val="00B55CCB"/>
    <w:rsid w:val="00B561C3"/>
    <w:rsid w:val="00B56D88"/>
    <w:rsid w:val="00B56E51"/>
    <w:rsid w:val="00B570BF"/>
    <w:rsid w:val="00B5789A"/>
    <w:rsid w:val="00B578E9"/>
    <w:rsid w:val="00B60471"/>
    <w:rsid w:val="00B60B8F"/>
    <w:rsid w:val="00B61138"/>
    <w:rsid w:val="00B61998"/>
    <w:rsid w:val="00B6243F"/>
    <w:rsid w:val="00B625CC"/>
    <w:rsid w:val="00B62A7F"/>
    <w:rsid w:val="00B62D97"/>
    <w:rsid w:val="00B62EB7"/>
    <w:rsid w:val="00B62F90"/>
    <w:rsid w:val="00B631FD"/>
    <w:rsid w:val="00B63337"/>
    <w:rsid w:val="00B6369F"/>
    <w:rsid w:val="00B6386C"/>
    <w:rsid w:val="00B639D7"/>
    <w:rsid w:val="00B648A4"/>
    <w:rsid w:val="00B64AA7"/>
    <w:rsid w:val="00B64C4C"/>
    <w:rsid w:val="00B64CC1"/>
    <w:rsid w:val="00B64F4E"/>
    <w:rsid w:val="00B65452"/>
    <w:rsid w:val="00B65CA7"/>
    <w:rsid w:val="00B6622E"/>
    <w:rsid w:val="00B664BF"/>
    <w:rsid w:val="00B66594"/>
    <w:rsid w:val="00B66B0E"/>
    <w:rsid w:val="00B66C61"/>
    <w:rsid w:val="00B66C7C"/>
    <w:rsid w:val="00B66E40"/>
    <w:rsid w:val="00B66F21"/>
    <w:rsid w:val="00B672FD"/>
    <w:rsid w:val="00B676AB"/>
    <w:rsid w:val="00B676EC"/>
    <w:rsid w:val="00B67805"/>
    <w:rsid w:val="00B67B01"/>
    <w:rsid w:val="00B67E10"/>
    <w:rsid w:val="00B70106"/>
    <w:rsid w:val="00B701FE"/>
    <w:rsid w:val="00B7057D"/>
    <w:rsid w:val="00B70EE9"/>
    <w:rsid w:val="00B70F63"/>
    <w:rsid w:val="00B71033"/>
    <w:rsid w:val="00B71A54"/>
    <w:rsid w:val="00B71B25"/>
    <w:rsid w:val="00B71BAC"/>
    <w:rsid w:val="00B71CA8"/>
    <w:rsid w:val="00B71F92"/>
    <w:rsid w:val="00B721CD"/>
    <w:rsid w:val="00B7267A"/>
    <w:rsid w:val="00B726FF"/>
    <w:rsid w:val="00B7281D"/>
    <w:rsid w:val="00B7284D"/>
    <w:rsid w:val="00B72A5B"/>
    <w:rsid w:val="00B72AA4"/>
    <w:rsid w:val="00B72B16"/>
    <w:rsid w:val="00B73073"/>
    <w:rsid w:val="00B73102"/>
    <w:rsid w:val="00B73A87"/>
    <w:rsid w:val="00B73F2C"/>
    <w:rsid w:val="00B7519E"/>
    <w:rsid w:val="00B75454"/>
    <w:rsid w:val="00B76BCD"/>
    <w:rsid w:val="00B76EE9"/>
    <w:rsid w:val="00B77231"/>
    <w:rsid w:val="00B77611"/>
    <w:rsid w:val="00B77880"/>
    <w:rsid w:val="00B779C7"/>
    <w:rsid w:val="00B77B84"/>
    <w:rsid w:val="00B77CAB"/>
    <w:rsid w:val="00B80004"/>
    <w:rsid w:val="00B80027"/>
    <w:rsid w:val="00B8003B"/>
    <w:rsid w:val="00B8099D"/>
    <w:rsid w:val="00B80D90"/>
    <w:rsid w:val="00B80F3C"/>
    <w:rsid w:val="00B81144"/>
    <w:rsid w:val="00B81DF7"/>
    <w:rsid w:val="00B81FDC"/>
    <w:rsid w:val="00B82613"/>
    <w:rsid w:val="00B828B5"/>
    <w:rsid w:val="00B82ED8"/>
    <w:rsid w:val="00B82F2F"/>
    <w:rsid w:val="00B83B12"/>
    <w:rsid w:val="00B83E1B"/>
    <w:rsid w:val="00B845D0"/>
    <w:rsid w:val="00B84619"/>
    <w:rsid w:val="00B84766"/>
    <w:rsid w:val="00B84A80"/>
    <w:rsid w:val="00B84E9C"/>
    <w:rsid w:val="00B853C4"/>
    <w:rsid w:val="00B85522"/>
    <w:rsid w:val="00B85576"/>
    <w:rsid w:val="00B85B92"/>
    <w:rsid w:val="00B85CEF"/>
    <w:rsid w:val="00B85F44"/>
    <w:rsid w:val="00B862E0"/>
    <w:rsid w:val="00B877DD"/>
    <w:rsid w:val="00B87CC3"/>
    <w:rsid w:val="00B90E2A"/>
    <w:rsid w:val="00B90F2A"/>
    <w:rsid w:val="00B910A6"/>
    <w:rsid w:val="00B916E4"/>
    <w:rsid w:val="00B9198D"/>
    <w:rsid w:val="00B91AEF"/>
    <w:rsid w:val="00B91DB7"/>
    <w:rsid w:val="00B92921"/>
    <w:rsid w:val="00B92D25"/>
    <w:rsid w:val="00B93008"/>
    <w:rsid w:val="00B9406D"/>
    <w:rsid w:val="00B944D9"/>
    <w:rsid w:val="00B94BA7"/>
    <w:rsid w:val="00B94E0E"/>
    <w:rsid w:val="00B9515B"/>
    <w:rsid w:val="00B9586E"/>
    <w:rsid w:val="00B958AE"/>
    <w:rsid w:val="00B958F3"/>
    <w:rsid w:val="00B95DC2"/>
    <w:rsid w:val="00B96316"/>
    <w:rsid w:val="00B96413"/>
    <w:rsid w:val="00B96961"/>
    <w:rsid w:val="00B96B80"/>
    <w:rsid w:val="00B96D42"/>
    <w:rsid w:val="00B97CA3"/>
    <w:rsid w:val="00BA0060"/>
    <w:rsid w:val="00BA1104"/>
    <w:rsid w:val="00BA120A"/>
    <w:rsid w:val="00BA167C"/>
    <w:rsid w:val="00BA1872"/>
    <w:rsid w:val="00BA1913"/>
    <w:rsid w:val="00BA27C9"/>
    <w:rsid w:val="00BA283F"/>
    <w:rsid w:val="00BA2977"/>
    <w:rsid w:val="00BA2BC9"/>
    <w:rsid w:val="00BA405C"/>
    <w:rsid w:val="00BA4291"/>
    <w:rsid w:val="00BA4641"/>
    <w:rsid w:val="00BA4A54"/>
    <w:rsid w:val="00BA4C3A"/>
    <w:rsid w:val="00BA4DF6"/>
    <w:rsid w:val="00BA50E6"/>
    <w:rsid w:val="00BA50EB"/>
    <w:rsid w:val="00BA5429"/>
    <w:rsid w:val="00BA59F5"/>
    <w:rsid w:val="00BA5BDE"/>
    <w:rsid w:val="00BA5DDE"/>
    <w:rsid w:val="00BA6011"/>
    <w:rsid w:val="00BA6283"/>
    <w:rsid w:val="00BA66FB"/>
    <w:rsid w:val="00BA6BAF"/>
    <w:rsid w:val="00BA6CE2"/>
    <w:rsid w:val="00BA6ED1"/>
    <w:rsid w:val="00BA7205"/>
    <w:rsid w:val="00BA76A9"/>
    <w:rsid w:val="00BA79C5"/>
    <w:rsid w:val="00BA7E3F"/>
    <w:rsid w:val="00BA7E48"/>
    <w:rsid w:val="00BB0094"/>
    <w:rsid w:val="00BB0595"/>
    <w:rsid w:val="00BB10DD"/>
    <w:rsid w:val="00BB153F"/>
    <w:rsid w:val="00BB1591"/>
    <w:rsid w:val="00BB1AE2"/>
    <w:rsid w:val="00BB1C06"/>
    <w:rsid w:val="00BB20AB"/>
    <w:rsid w:val="00BB213A"/>
    <w:rsid w:val="00BB24BA"/>
    <w:rsid w:val="00BB2F36"/>
    <w:rsid w:val="00BB3097"/>
    <w:rsid w:val="00BB3432"/>
    <w:rsid w:val="00BB3894"/>
    <w:rsid w:val="00BB38F5"/>
    <w:rsid w:val="00BB3CA0"/>
    <w:rsid w:val="00BB3E2B"/>
    <w:rsid w:val="00BB3F2B"/>
    <w:rsid w:val="00BB4244"/>
    <w:rsid w:val="00BB492C"/>
    <w:rsid w:val="00BB4E76"/>
    <w:rsid w:val="00BB4E79"/>
    <w:rsid w:val="00BB50F2"/>
    <w:rsid w:val="00BB53DA"/>
    <w:rsid w:val="00BB5552"/>
    <w:rsid w:val="00BB5D1C"/>
    <w:rsid w:val="00BB6552"/>
    <w:rsid w:val="00BB65E0"/>
    <w:rsid w:val="00BB65F9"/>
    <w:rsid w:val="00BB6826"/>
    <w:rsid w:val="00BB68B9"/>
    <w:rsid w:val="00BB6B9B"/>
    <w:rsid w:val="00BB6BF3"/>
    <w:rsid w:val="00BB72C9"/>
    <w:rsid w:val="00BB754F"/>
    <w:rsid w:val="00BB7A74"/>
    <w:rsid w:val="00BC0058"/>
    <w:rsid w:val="00BC07D4"/>
    <w:rsid w:val="00BC0A5D"/>
    <w:rsid w:val="00BC0B6A"/>
    <w:rsid w:val="00BC0BE3"/>
    <w:rsid w:val="00BC0EA3"/>
    <w:rsid w:val="00BC10B2"/>
    <w:rsid w:val="00BC1AD9"/>
    <w:rsid w:val="00BC1B7A"/>
    <w:rsid w:val="00BC1B7F"/>
    <w:rsid w:val="00BC1E22"/>
    <w:rsid w:val="00BC31C8"/>
    <w:rsid w:val="00BC3257"/>
    <w:rsid w:val="00BC32A4"/>
    <w:rsid w:val="00BC32E7"/>
    <w:rsid w:val="00BC37DE"/>
    <w:rsid w:val="00BC4A0B"/>
    <w:rsid w:val="00BC4D35"/>
    <w:rsid w:val="00BC4F81"/>
    <w:rsid w:val="00BC5670"/>
    <w:rsid w:val="00BC58B9"/>
    <w:rsid w:val="00BC5D10"/>
    <w:rsid w:val="00BC5D69"/>
    <w:rsid w:val="00BC6088"/>
    <w:rsid w:val="00BC60AC"/>
    <w:rsid w:val="00BC6461"/>
    <w:rsid w:val="00BC676D"/>
    <w:rsid w:val="00BC6858"/>
    <w:rsid w:val="00BC6E00"/>
    <w:rsid w:val="00BC78D4"/>
    <w:rsid w:val="00BD0EBC"/>
    <w:rsid w:val="00BD143F"/>
    <w:rsid w:val="00BD22A2"/>
    <w:rsid w:val="00BD2744"/>
    <w:rsid w:val="00BD2F13"/>
    <w:rsid w:val="00BD3056"/>
    <w:rsid w:val="00BD3846"/>
    <w:rsid w:val="00BD3E68"/>
    <w:rsid w:val="00BD3FE5"/>
    <w:rsid w:val="00BD4E05"/>
    <w:rsid w:val="00BD4EEA"/>
    <w:rsid w:val="00BD5200"/>
    <w:rsid w:val="00BD5951"/>
    <w:rsid w:val="00BD598A"/>
    <w:rsid w:val="00BD5C68"/>
    <w:rsid w:val="00BD5C7A"/>
    <w:rsid w:val="00BD67BB"/>
    <w:rsid w:val="00BD6F05"/>
    <w:rsid w:val="00BD714C"/>
    <w:rsid w:val="00BD723F"/>
    <w:rsid w:val="00BD75B4"/>
    <w:rsid w:val="00BD7B41"/>
    <w:rsid w:val="00BD7D14"/>
    <w:rsid w:val="00BD7DBD"/>
    <w:rsid w:val="00BE02B4"/>
    <w:rsid w:val="00BE06D0"/>
    <w:rsid w:val="00BE08DC"/>
    <w:rsid w:val="00BE0D3C"/>
    <w:rsid w:val="00BE1178"/>
    <w:rsid w:val="00BE1FD0"/>
    <w:rsid w:val="00BE2036"/>
    <w:rsid w:val="00BE28C1"/>
    <w:rsid w:val="00BE2ACB"/>
    <w:rsid w:val="00BE315A"/>
    <w:rsid w:val="00BE3492"/>
    <w:rsid w:val="00BE3B62"/>
    <w:rsid w:val="00BE3EB8"/>
    <w:rsid w:val="00BE40FD"/>
    <w:rsid w:val="00BE432C"/>
    <w:rsid w:val="00BE48BF"/>
    <w:rsid w:val="00BE4EC9"/>
    <w:rsid w:val="00BE50AE"/>
    <w:rsid w:val="00BE51A5"/>
    <w:rsid w:val="00BE608B"/>
    <w:rsid w:val="00BE631E"/>
    <w:rsid w:val="00BE6BEC"/>
    <w:rsid w:val="00BE71A7"/>
    <w:rsid w:val="00BF01D9"/>
    <w:rsid w:val="00BF01F8"/>
    <w:rsid w:val="00BF09F0"/>
    <w:rsid w:val="00BF0A0F"/>
    <w:rsid w:val="00BF0CCF"/>
    <w:rsid w:val="00BF0FC5"/>
    <w:rsid w:val="00BF10BC"/>
    <w:rsid w:val="00BF1879"/>
    <w:rsid w:val="00BF1EB6"/>
    <w:rsid w:val="00BF21AC"/>
    <w:rsid w:val="00BF2983"/>
    <w:rsid w:val="00BF2E53"/>
    <w:rsid w:val="00BF2F67"/>
    <w:rsid w:val="00BF352A"/>
    <w:rsid w:val="00BF3669"/>
    <w:rsid w:val="00BF3C0D"/>
    <w:rsid w:val="00BF4029"/>
    <w:rsid w:val="00BF4BC7"/>
    <w:rsid w:val="00BF4D1E"/>
    <w:rsid w:val="00BF5038"/>
    <w:rsid w:val="00BF539D"/>
    <w:rsid w:val="00BF5665"/>
    <w:rsid w:val="00BF6252"/>
    <w:rsid w:val="00BF6E82"/>
    <w:rsid w:val="00BF711C"/>
    <w:rsid w:val="00BF748E"/>
    <w:rsid w:val="00BF789B"/>
    <w:rsid w:val="00BF7C3C"/>
    <w:rsid w:val="00C004AD"/>
    <w:rsid w:val="00C00B6C"/>
    <w:rsid w:val="00C01901"/>
    <w:rsid w:val="00C0219C"/>
    <w:rsid w:val="00C02542"/>
    <w:rsid w:val="00C029FE"/>
    <w:rsid w:val="00C03309"/>
    <w:rsid w:val="00C037E0"/>
    <w:rsid w:val="00C03853"/>
    <w:rsid w:val="00C0395F"/>
    <w:rsid w:val="00C03E8A"/>
    <w:rsid w:val="00C04112"/>
    <w:rsid w:val="00C04B14"/>
    <w:rsid w:val="00C04E8D"/>
    <w:rsid w:val="00C04F47"/>
    <w:rsid w:val="00C052E5"/>
    <w:rsid w:val="00C05A3E"/>
    <w:rsid w:val="00C05C41"/>
    <w:rsid w:val="00C05E5E"/>
    <w:rsid w:val="00C065E2"/>
    <w:rsid w:val="00C06702"/>
    <w:rsid w:val="00C06823"/>
    <w:rsid w:val="00C072FE"/>
    <w:rsid w:val="00C101B1"/>
    <w:rsid w:val="00C10AF7"/>
    <w:rsid w:val="00C114E2"/>
    <w:rsid w:val="00C11659"/>
    <w:rsid w:val="00C116CB"/>
    <w:rsid w:val="00C11890"/>
    <w:rsid w:val="00C11ADE"/>
    <w:rsid w:val="00C11ADF"/>
    <w:rsid w:val="00C126E0"/>
    <w:rsid w:val="00C128BC"/>
    <w:rsid w:val="00C12C2B"/>
    <w:rsid w:val="00C12E39"/>
    <w:rsid w:val="00C13C1C"/>
    <w:rsid w:val="00C13C48"/>
    <w:rsid w:val="00C13D47"/>
    <w:rsid w:val="00C14164"/>
    <w:rsid w:val="00C14C53"/>
    <w:rsid w:val="00C15815"/>
    <w:rsid w:val="00C15D8E"/>
    <w:rsid w:val="00C164AB"/>
    <w:rsid w:val="00C17012"/>
    <w:rsid w:val="00C1752F"/>
    <w:rsid w:val="00C1788A"/>
    <w:rsid w:val="00C178FB"/>
    <w:rsid w:val="00C17DF9"/>
    <w:rsid w:val="00C17E1C"/>
    <w:rsid w:val="00C2013E"/>
    <w:rsid w:val="00C201EB"/>
    <w:rsid w:val="00C202E4"/>
    <w:rsid w:val="00C20ACC"/>
    <w:rsid w:val="00C20BD9"/>
    <w:rsid w:val="00C20FB2"/>
    <w:rsid w:val="00C21727"/>
    <w:rsid w:val="00C220CF"/>
    <w:rsid w:val="00C2236B"/>
    <w:rsid w:val="00C22B28"/>
    <w:rsid w:val="00C22FD2"/>
    <w:rsid w:val="00C24058"/>
    <w:rsid w:val="00C24C99"/>
    <w:rsid w:val="00C24C9A"/>
    <w:rsid w:val="00C2558B"/>
    <w:rsid w:val="00C257B7"/>
    <w:rsid w:val="00C25B5B"/>
    <w:rsid w:val="00C25C92"/>
    <w:rsid w:val="00C26261"/>
    <w:rsid w:val="00C26688"/>
    <w:rsid w:val="00C26F92"/>
    <w:rsid w:val="00C27170"/>
    <w:rsid w:val="00C2720D"/>
    <w:rsid w:val="00C272E8"/>
    <w:rsid w:val="00C2749F"/>
    <w:rsid w:val="00C2768A"/>
    <w:rsid w:val="00C27AC7"/>
    <w:rsid w:val="00C27AF2"/>
    <w:rsid w:val="00C27B98"/>
    <w:rsid w:val="00C3000C"/>
    <w:rsid w:val="00C30064"/>
    <w:rsid w:val="00C301A9"/>
    <w:rsid w:val="00C307EF"/>
    <w:rsid w:val="00C309DB"/>
    <w:rsid w:val="00C30ABC"/>
    <w:rsid w:val="00C30B60"/>
    <w:rsid w:val="00C3104C"/>
    <w:rsid w:val="00C31FAA"/>
    <w:rsid w:val="00C32313"/>
    <w:rsid w:val="00C32363"/>
    <w:rsid w:val="00C329C2"/>
    <w:rsid w:val="00C33359"/>
    <w:rsid w:val="00C333FD"/>
    <w:rsid w:val="00C33556"/>
    <w:rsid w:val="00C33974"/>
    <w:rsid w:val="00C33C12"/>
    <w:rsid w:val="00C34313"/>
    <w:rsid w:val="00C348D6"/>
    <w:rsid w:val="00C3504C"/>
    <w:rsid w:val="00C351FE"/>
    <w:rsid w:val="00C365E7"/>
    <w:rsid w:val="00C36E34"/>
    <w:rsid w:val="00C37E10"/>
    <w:rsid w:val="00C37EBD"/>
    <w:rsid w:val="00C40388"/>
    <w:rsid w:val="00C404D7"/>
    <w:rsid w:val="00C404EE"/>
    <w:rsid w:val="00C40904"/>
    <w:rsid w:val="00C40DBA"/>
    <w:rsid w:val="00C415A0"/>
    <w:rsid w:val="00C4171B"/>
    <w:rsid w:val="00C41DEC"/>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217"/>
    <w:rsid w:val="00C46B7E"/>
    <w:rsid w:val="00C474D6"/>
    <w:rsid w:val="00C47538"/>
    <w:rsid w:val="00C47C24"/>
    <w:rsid w:val="00C50046"/>
    <w:rsid w:val="00C50520"/>
    <w:rsid w:val="00C5099B"/>
    <w:rsid w:val="00C50A4E"/>
    <w:rsid w:val="00C5195A"/>
    <w:rsid w:val="00C51C37"/>
    <w:rsid w:val="00C520B1"/>
    <w:rsid w:val="00C522D6"/>
    <w:rsid w:val="00C523A9"/>
    <w:rsid w:val="00C52C52"/>
    <w:rsid w:val="00C539E8"/>
    <w:rsid w:val="00C53F20"/>
    <w:rsid w:val="00C53F34"/>
    <w:rsid w:val="00C54020"/>
    <w:rsid w:val="00C5406F"/>
    <w:rsid w:val="00C545C5"/>
    <w:rsid w:val="00C54817"/>
    <w:rsid w:val="00C54D68"/>
    <w:rsid w:val="00C54F35"/>
    <w:rsid w:val="00C54FED"/>
    <w:rsid w:val="00C552D4"/>
    <w:rsid w:val="00C552F4"/>
    <w:rsid w:val="00C55311"/>
    <w:rsid w:val="00C55566"/>
    <w:rsid w:val="00C558CD"/>
    <w:rsid w:val="00C55981"/>
    <w:rsid w:val="00C55EB9"/>
    <w:rsid w:val="00C563B6"/>
    <w:rsid w:val="00C566FD"/>
    <w:rsid w:val="00C56C17"/>
    <w:rsid w:val="00C56C73"/>
    <w:rsid w:val="00C57020"/>
    <w:rsid w:val="00C5780B"/>
    <w:rsid w:val="00C57A01"/>
    <w:rsid w:val="00C57A2D"/>
    <w:rsid w:val="00C57D00"/>
    <w:rsid w:val="00C57E3C"/>
    <w:rsid w:val="00C60461"/>
    <w:rsid w:val="00C604A8"/>
    <w:rsid w:val="00C609C5"/>
    <w:rsid w:val="00C60B07"/>
    <w:rsid w:val="00C60F29"/>
    <w:rsid w:val="00C6117A"/>
    <w:rsid w:val="00C61C76"/>
    <w:rsid w:val="00C61D4B"/>
    <w:rsid w:val="00C6277F"/>
    <w:rsid w:val="00C6298E"/>
    <w:rsid w:val="00C62B0A"/>
    <w:rsid w:val="00C63980"/>
    <w:rsid w:val="00C63A2B"/>
    <w:rsid w:val="00C63B79"/>
    <w:rsid w:val="00C63C52"/>
    <w:rsid w:val="00C63C95"/>
    <w:rsid w:val="00C63F08"/>
    <w:rsid w:val="00C643ED"/>
    <w:rsid w:val="00C64825"/>
    <w:rsid w:val="00C6519C"/>
    <w:rsid w:val="00C6528C"/>
    <w:rsid w:val="00C65EE6"/>
    <w:rsid w:val="00C66001"/>
    <w:rsid w:val="00C661E8"/>
    <w:rsid w:val="00C664D6"/>
    <w:rsid w:val="00C665F8"/>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1A"/>
    <w:rsid w:val="00C75F2F"/>
    <w:rsid w:val="00C75FEE"/>
    <w:rsid w:val="00C76F1D"/>
    <w:rsid w:val="00C773D8"/>
    <w:rsid w:val="00C77937"/>
    <w:rsid w:val="00C77CA4"/>
    <w:rsid w:val="00C77D26"/>
    <w:rsid w:val="00C80029"/>
    <w:rsid w:val="00C80956"/>
    <w:rsid w:val="00C80BC8"/>
    <w:rsid w:val="00C80BDF"/>
    <w:rsid w:val="00C812E3"/>
    <w:rsid w:val="00C815DF"/>
    <w:rsid w:val="00C81819"/>
    <w:rsid w:val="00C81DE3"/>
    <w:rsid w:val="00C820D2"/>
    <w:rsid w:val="00C825A0"/>
    <w:rsid w:val="00C827F9"/>
    <w:rsid w:val="00C828C3"/>
    <w:rsid w:val="00C82E22"/>
    <w:rsid w:val="00C82FEE"/>
    <w:rsid w:val="00C8405D"/>
    <w:rsid w:val="00C848E3"/>
    <w:rsid w:val="00C84D39"/>
    <w:rsid w:val="00C85277"/>
    <w:rsid w:val="00C85806"/>
    <w:rsid w:val="00C85CFA"/>
    <w:rsid w:val="00C85D76"/>
    <w:rsid w:val="00C85EBD"/>
    <w:rsid w:val="00C86BB7"/>
    <w:rsid w:val="00C87261"/>
    <w:rsid w:val="00C8727A"/>
    <w:rsid w:val="00C873AC"/>
    <w:rsid w:val="00C875E7"/>
    <w:rsid w:val="00C87695"/>
    <w:rsid w:val="00C8779C"/>
    <w:rsid w:val="00C87DA6"/>
    <w:rsid w:val="00C87E04"/>
    <w:rsid w:val="00C87F51"/>
    <w:rsid w:val="00C90203"/>
    <w:rsid w:val="00C9055D"/>
    <w:rsid w:val="00C90DAC"/>
    <w:rsid w:val="00C91857"/>
    <w:rsid w:val="00C91DBD"/>
    <w:rsid w:val="00C9213B"/>
    <w:rsid w:val="00C921CD"/>
    <w:rsid w:val="00C92B69"/>
    <w:rsid w:val="00C92CC6"/>
    <w:rsid w:val="00C9329D"/>
    <w:rsid w:val="00C93462"/>
    <w:rsid w:val="00C936F3"/>
    <w:rsid w:val="00C93C1F"/>
    <w:rsid w:val="00C94384"/>
    <w:rsid w:val="00C946CD"/>
    <w:rsid w:val="00C94779"/>
    <w:rsid w:val="00C94A34"/>
    <w:rsid w:val="00C94C2B"/>
    <w:rsid w:val="00C94F73"/>
    <w:rsid w:val="00C95609"/>
    <w:rsid w:val="00C96D2B"/>
    <w:rsid w:val="00C96F79"/>
    <w:rsid w:val="00C979A5"/>
    <w:rsid w:val="00C97B97"/>
    <w:rsid w:val="00C97CF9"/>
    <w:rsid w:val="00CA004C"/>
    <w:rsid w:val="00CA17DD"/>
    <w:rsid w:val="00CA1863"/>
    <w:rsid w:val="00CA1941"/>
    <w:rsid w:val="00CA2018"/>
    <w:rsid w:val="00CA20B0"/>
    <w:rsid w:val="00CA23D5"/>
    <w:rsid w:val="00CA26CE"/>
    <w:rsid w:val="00CA28DC"/>
    <w:rsid w:val="00CA33FD"/>
    <w:rsid w:val="00CA391D"/>
    <w:rsid w:val="00CA3ACD"/>
    <w:rsid w:val="00CA44F2"/>
    <w:rsid w:val="00CA457E"/>
    <w:rsid w:val="00CA47BB"/>
    <w:rsid w:val="00CA48E3"/>
    <w:rsid w:val="00CA4B6A"/>
    <w:rsid w:val="00CA4D5D"/>
    <w:rsid w:val="00CA4F8B"/>
    <w:rsid w:val="00CA5094"/>
    <w:rsid w:val="00CA5235"/>
    <w:rsid w:val="00CA5445"/>
    <w:rsid w:val="00CA5761"/>
    <w:rsid w:val="00CA59CD"/>
    <w:rsid w:val="00CA68B3"/>
    <w:rsid w:val="00CA6F2B"/>
    <w:rsid w:val="00CA70BE"/>
    <w:rsid w:val="00CA7488"/>
    <w:rsid w:val="00CA778E"/>
    <w:rsid w:val="00CA7B03"/>
    <w:rsid w:val="00CB0007"/>
    <w:rsid w:val="00CB00A6"/>
    <w:rsid w:val="00CB09DA"/>
    <w:rsid w:val="00CB0BD9"/>
    <w:rsid w:val="00CB1877"/>
    <w:rsid w:val="00CB1BAE"/>
    <w:rsid w:val="00CB1CAC"/>
    <w:rsid w:val="00CB1DE8"/>
    <w:rsid w:val="00CB1E3B"/>
    <w:rsid w:val="00CB1F1D"/>
    <w:rsid w:val="00CB216B"/>
    <w:rsid w:val="00CB2A71"/>
    <w:rsid w:val="00CB2BE9"/>
    <w:rsid w:val="00CB3088"/>
    <w:rsid w:val="00CB36E7"/>
    <w:rsid w:val="00CB410A"/>
    <w:rsid w:val="00CB608F"/>
    <w:rsid w:val="00CB63B7"/>
    <w:rsid w:val="00CB6795"/>
    <w:rsid w:val="00CB71F8"/>
    <w:rsid w:val="00CB7284"/>
    <w:rsid w:val="00CB7603"/>
    <w:rsid w:val="00CC180A"/>
    <w:rsid w:val="00CC1E0A"/>
    <w:rsid w:val="00CC1F3A"/>
    <w:rsid w:val="00CC26DB"/>
    <w:rsid w:val="00CC275C"/>
    <w:rsid w:val="00CC300C"/>
    <w:rsid w:val="00CC3088"/>
    <w:rsid w:val="00CC32B2"/>
    <w:rsid w:val="00CC35AE"/>
    <w:rsid w:val="00CC3DAA"/>
    <w:rsid w:val="00CC4C2C"/>
    <w:rsid w:val="00CC5057"/>
    <w:rsid w:val="00CC5589"/>
    <w:rsid w:val="00CC5846"/>
    <w:rsid w:val="00CC5B11"/>
    <w:rsid w:val="00CC5D93"/>
    <w:rsid w:val="00CC6080"/>
    <w:rsid w:val="00CC640F"/>
    <w:rsid w:val="00CC64E4"/>
    <w:rsid w:val="00CC6961"/>
    <w:rsid w:val="00CC6A5E"/>
    <w:rsid w:val="00CC7843"/>
    <w:rsid w:val="00CC7BD9"/>
    <w:rsid w:val="00CC7E1A"/>
    <w:rsid w:val="00CD078F"/>
    <w:rsid w:val="00CD106F"/>
    <w:rsid w:val="00CD121E"/>
    <w:rsid w:val="00CD12C5"/>
    <w:rsid w:val="00CD166C"/>
    <w:rsid w:val="00CD16C6"/>
    <w:rsid w:val="00CD185D"/>
    <w:rsid w:val="00CD2727"/>
    <w:rsid w:val="00CD28F0"/>
    <w:rsid w:val="00CD3598"/>
    <w:rsid w:val="00CD3AC2"/>
    <w:rsid w:val="00CD3C39"/>
    <w:rsid w:val="00CD3ED8"/>
    <w:rsid w:val="00CD3FBF"/>
    <w:rsid w:val="00CD4036"/>
    <w:rsid w:val="00CD44C5"/>
    <w:rsid w:val="00CD497A"/>
    <w:rsid w:val="00CD60B1"/>
    <w:rsid w:val="00CD68E5"/>
    <w:rsid w:val="00CD6FF8"/>
    <w:rsid w:val="00CD71AF"/>
    <w:rsid w:val="00CD720C"/>
    <w:rsid w:val="00CD75E5"/>
    <w:rsid w:val="00CD761D"/>
    <w:rsid w:val="00CD76B5"/>
    <w:rsid w:val="00CD7785"/>
    <w:rsid w:val="00CD78B9"/>
    <w:rsid w:val="00CD798D"/>
    <w:rsid w:val="00CD7B7F"/>
    <w:rsid w:val="00CE1B49"/>
    <w:rsid w:val="00CE1D01"/>
    <w:rsid w:val="00CE1E1E"/>
    <w:rsid w:val="00CE2323"/>
    <w:rsid w:val="00CE2346"/>
    <w:rsid w:val="00CE2368"/>
    <w:rsid w:val="00CE2CDA"/>
    <w:rsid w:val="00CE2F3E"/>
    <w:rsid w:val="00CE30A4"/>
    <w:rsid w:val="00CE3A59"/>
    <w:rsid w:val="00CE4323"/>
    <w:rsid w:val="00CE44FE"/>
    <w:rsid w:val="00CE61AE"/>
    <w:rsid w:val="00CE62A8"/>
    <w:rsid w:val="00CE64C4"/>
    <w:rsid w:val="00CE6F0F"/>
    <w:rsid w:val="00CE7115"/>
    <w:rsid w:val="00CE74F9"/>
    <w:rsid w:val="00CF002F"/>
    <w:rsid w:val="00CF0246"/>
    <w:rsid w:val="00CF031B"/>
    <w:rsid w:val="00CF14D2"/>
    <w:rsid w:val="00CF17C8"/>
    <w:rsid w:val="00CF1875"/>
    <w:rsid w:val="00CF1924"/>
    <w:rsid w:val="00CF1D08"/>
    <w:rsid w:val="00CF2483"/>
    <w:rsid w:val="00CF24E2"/>
    <w:rsid w:val="00CF2BD9"/>
    <w:rsid w:val="00CF2E8A"/>
    <w:rsid w:val="00CF2F8E"/>
    <w:rsid w:val="00CF36D5"/>
    <w:rsid w:val="00CF393D"/>
    <w:rsid w:val="00CF394E"/>
    <w:rsid w:val="00CF3EF9"/>
    <w:rsid w:val="00CF4ABD"/>
    <w:rsid w:val="00CF4CF2"/>
    <w:rsid w:val="00CF585D"/>
    <w:rsid w:val="00CF5A53"/>
    <w:rsid w:val="00CF5D28"/>
    <w:rsid w:val="00CF6266"/>
    <w:rsid w:val="00CF634B"/>
    <w:rsid w:val="00CF636E"/>
    <w:rsid w:val="00CF66A2"/>
    <w:rsid w:val="00CF68B8"/>
    <w:rsid w:val="00CF6EAD"/>
    <w:rsid w:val="00CF6F1E"/>
    <w:rsid w:val="00CF6FF8"/>
    <w:rsid w:val="00CF7354"/>
    <w:rsid w:val="00CF7E96"/>
    <w:rsid w:val="00D001F9"/>
    <w:rsid w:val="00D0036E"/>
    <w:rsid w:val="00D00BB7"/>
    <w:rsid w:val="00D00CE5"/>
    <w:rsid w:val="00D00D6C"/>
    <w:rsid w:val="00D01EAD"/>
    <w:rsid w:val="00D01FD8"/>
    <w:rsid w:val="00D02EF1"/>
    <w:rsid w:val="00D0344F"/>
    <w:rsid w:val="00D035B9"/>
    <w:rsid w:val="00D040B7"/>
    <w:rsid w:val="00D047A8"/>
    <w:rsid w:val="00D04832"/>
    <w:rsid w:val="00D04A65"/>
    <w:rsid w:val="00D04B66"/>
    <w:rsid w:val="00D04E76"/>
    <w:rsid w:val="00D05099"/>
    <w:rsid w:val="00D058F2"/>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2928"/>
    <w:rsid w:val="00D13281"/>
    <w:rsid w:val="00D13299"/>
    <w:rsid w:val="00D13D2D"/>
    <w:rsid w:val="00D14487"/>
    <w:rsid w:val="00D14844"/>
    <w:rsid w:val="00D15D47"/>
    <w:rsid w:val="00D15E7E"/>
    <w:rsid w:val="00D16058"/>
    <w:rsid w:val="00D165FE"/>
    <w:rsid w:val="00D16862"/>
    <w:rsid w:val="00D16FDD"/>
    <w:rsid w:val="00D171DE"/>
    <w:rsid w:val="00D17601"/>
    <w:rsid w:val="00D179BA"/>
    <w:rsid w:val="00D20016"/>
    <w:rsid w:val="00D200DF"/>
    <w:rsid w:val="00D206D2"/>
    <w:rsid w:val="00D207A7"/>
    <w:rsid w:val="00D208EA"/>
    <w:rsid w:val="00D20B19"/>
    <w:rsid w:val="00D20C21"/>
    <w:rsid w:val="00D20C74"/>
    <w:rsid w:val="00D21493"/>
    <w:rsid w:val="00D21753"/>
    <w:rsid w:val="00D21C4C"/>
    <w:rsid w:val="00D22279"/>
    <w:rsid w:val="00D2279F"/>
    <w:rsid w:val="00D22AF1"/>
    <w:rsid w:val="00D22E93"/>
    <w:rsid w:val="00D22F74"/>
    <w:rsid w:val="00D23256"/>
    <w:rsid w:val="00D240A6"/>
    <w:rsid w:val="00D241FE"/>
    <w:rsid w:val="00D242DA"/>
    <w:rsid w:val="00D246D5"/>
    <w:rsid w:val="00D247EC"/>
    <w:rsid w:val="00D25EF5"/>
    <w:rsid w:val="00D261E6"/>
    <w:rsid w:val="00D26448"/>
    <w:rsid w:val="00D264CE"/>
    <w:rsid w:val="00D26670"/>
    <w:rsid w:val="00D2670E"/>
    <w:rsid w:val="00D26910"/>
    <w:rsid w:val="00D274B0"/>
    <w:rsid w:val="00D27794"/>
    <w:rsid w:val="00D27B8B"/>
    <w:rsid w:val="00D27C81"/>
    <w:rsid w:val="00D30A5D"/>
    <w:rsid w:val="00D30CF0"/>
    <w:rsid w:val="00D30E03"/>
    <w:rsid w:val="00D30EBD"/>
    <w:rsid w:val="00D3112A"/>
    <w:rsid w:val="00D3166E"/>
    <w:rsid w:val="00D31681"/>
    <w:rsid w:val="00D3191C"/>
    <w:rsid w:val="00D31B6E"/>
    <w:rsid w:val="00D31FA4"/>
    <w:rsid w:val="00D3232B"/>
    <w:rsid w:val="00D3239F"/>
    <w:rsid w:val="00D324A4"/>
    <w:rsid w:val="00D3250C"/>
    <w:rsid w:val="00D32721"/>
    <w:rsid w:val="00D328F6"/>
    <w:rsid w:val="00D32A8C"/>
    <w:rsid w:val="00D32DF3"/>
    <w:rsid w:val="00D33473"/>
    <w:rsid w:val="00D33F8C"/>
    <w:rsid w:val="00D341E0"/>
    <w:rsid w:val="00D34584"/>
    <w:rsid w:val="00D345D4"/>
    <w:rsid w:val="00D3462C"/>
    <w:rsid w:val="00D34DEB"/>
    <w:rsid w:val="00D35198"/>
    <w:rsid w:val="00D352A5"/>
    <w:rsid w:val="00D3584B"/>
    <w:rsid w:val="00D35A85"/>
    <w:rsid w:val="00D35F97"/>
    <w:rsid w:val="00D361D6"/>
    <w:rsid w:val="00D36964"/>
    <w:rsid w:val="00D36C93"/>
    <w:rsid w:val="00D36E9D"/>
    <w:rsid w:val="00D3786F"/>
    <w:rsid w:val="00D37A1A"/>
    <w:rsid w:val="00D37B4A"/>
    <w:rsid w:val="00D37F68"/>
    <w:rsid w:val="00D40632"/>
    <w:rsid w:val="00D4081B"/>
    <w:rsid w:val="00D40968"/>
    <w:rsid w:val="00D40D3D"/>
    <w:rsid w:val="00D40E1A"/>
    <w:rsid w:val="00D4116F"/>
    <w:rsid w:val="00D413C3"/>
    <w:rsid w:val="00D419B4"/>
    <w:rsid w:val="00D419D5"/>
    <w:rsid w:val="00D41C28"/>
    <w:rsid w:val="00D42240"/>
    <w:rsid w:val="00D427C3"/>
    <w:rsid w:val="00D4290D"/>
    <w:rsid w:val="00D42E9D"/>
    <w:rsid w:val="00D42EB8"/>
    <w:rsid w:val="00D4321A"/>
    <w:rsid w:val="00D43BC5"/>
    <w:rsid w:val="00D43D3C"/>
    <w:rsid w:val="00D43E0B"/>
    <w:rsid w:val="00D440AD"/>
    <w:rsid w:val="00D441E2"/>
    <w:rsid w:val="00D44530"/>
    <w:rsid w:val="00D44652"/>
    <w:rsid w:val="00D44932"/>
    <w:rsid w:val="00D44FAF"/>
    <w:rsid w:val="00D4538B"/>
    <w:rsid w:val="00D458AE"/>
    <w:rsid w:val="00D4601C"/>
    <w:rsid w:val="00D4607D"/>
    <w:rsid w:val="00D46111"/>
    <w:rsid w:val="00D46389"/>
    <w:rsid w:val="00D4662F"/>
    <w:rsid w:val="00D4694A"/>
    <w:rsid w:val="00D46A4D"/>
    <w:rsid w:val="00D46E5F"/>
    <w:rsid w:val="00D46F1B"/>
    <w:rsid w:val="00D47096"/>
    <w:rsid w:val="00D4713F"/>
    <w:rsid w:val="00D47247"/>
    <w:rsid w:val="00D47410"/>
    <w:rsid w:val="00D475FB"/>
    <w:rsid w:val="00D47923"/>
    <w:rsid w:val="00D47C16"/>
    <w:rsid w:val="00D502AF"/>
    <w:rsid w:val="00D50310"/>
    <w:rsid w:val="00D50546"/>
    <w:rsid w:val="00D50764"/>
    <w:rsid w:val="00D50C12"/>
    <w:rsid w:val="00D51034"/>
    <w:rsid w:val="00D514A9"/>
    <w:rsid w:val="00D518CD"/>
    <w:rsid w:val="00D51A77"/>
    <w:rsid w:val="00D51DD6"/>
    <w:rsid w:val="00D52239"/>
    <w:rsid w:val="00D522DC"/>
    <w:rsid w:val="00D523C7"/>
    <w:rsid w:val="00D5250C"/>
    <w:rsid w:val="00D52614"/>
    <w:rsid w:val="00D5267B"/>
    <w:rsid w:val="00D526CF"/>
    <w:rsid w:val="00D53372"/>
    <w:rsid w:val="00D534D1"/>
    <w:rsid w:val="00D53649"/>
    <w:rsid w:val="00D53830"/>
    <w:rsid w:val="00D53C1E"/>
    <w:rsid w:val="00D53DF8"/>
    <w:rsid w:val="00D5437F"/>
    <w:rsid w:val="00D545CA"/>
    <w:rsid w:val="00D54637"/>
    <w:rsid w:val="00D5498D"/>
    <w:rsid w:val="00D54FB3"/>
    <w:rsid w:val="00D55889"/>
    <w:rsid w:val="00D55903"/>
    <w:rsid w:val="00D55FF2"/>
    <w:rsid w:val="00D565C4"/>
    <w:rsid w:val="00D56A86"/>
    <w:rsid w:val="00D56ACA"/>
    <w:rsid w:val="00D56B5F"/>
    <w:rsid w:val="00D57A2F"/>
    <w:rsid w:val="00D57A3F"/>
    <w:rsid w:val="00D57AF0"/>
    <w:rsid w:val="00D6022D"/>
    <w:rsid w:val="00D60867"/>
    <w:rsid w:val="00D60DA5"/>
    <w:rsid w:val="00D61815"/>
    <w:rsid w:val="00D619B0"/>
    <w:rsid w:val="00D627E3"/>
    <w:rsid w:val="00D62ECD"/>
    <w:rsid w:val="00D631C1"/>
    <w:rsid w:val="00D6329D"/>
    <w:rsid w:val="00D638B2"/>
    <w:rsid w:val="00D64426"/>
    <w:rsid w:val="00D64475"/>
    <w:rsid w:val="00D647E0"/>
    <w:rsid w:val="00D64A2A"/>
    <w:rsid w:val="00D654BE"/>
    <w:rsid w:val="00D65892"/>
    <w:rsid w:val="00D65C26"/>
    <w:rsid w:val="00D65CB0"/>
    <w:rsid w:val="00D65D78"/>
    <w:rsid w:val="00D66490"/>
    <w:rsid w:val="00D669E0"/>
    <w:rsid w:val="00D66AAA"/>
    <w:rsid w:val="00D66B04"/>
    <w:rsid w:val="00D670FB"/>
    <w:rsid w:val="00D67BC5"/>
    <w:rsid w:val="00D7005B"/>
    <w:rsid w:val="00D7021B"/>
    <w:rsid w:val="00D70D33"/>
    <w:rsid w:val="00D71862"/>
    <w:rsid w:val="00D71C6A"/>
    <w:rsid w:val="00D71E7F"/>
    <w:rsid w:val="00D71FBA"/>
    <w:rsid w:val="00D7239B"/>
    <w:rsid w:val="00D72FD6"/>
    <w:rsid w:val="00D72FEE"/>
    <w:rsid w:val="00D73077"/>
    <w:rsid w:val="00D732C9"/>
    <w:rsid w:val="00D736A2"/>
    <w:rsid w:val="00D73C57"/>
    <w:rsid w:val="00D73D43"/>
    <w:rsid w:val="00D742FF"/>
    <w:rsid w:val="00D7489C"/>
    <w:rsid w:val="00D74E33"/>
    <w:rsid w:val="00D758B3"/>
    <w:rsid w:val="00D75996"/>
    <w:rsid w:val="00D75A86"/>
    <w:rsid w:val="00D75B01"/>
    <w:rsid w:val="00D75DFA"/>
    <w:rsid w:val="00D761E6"/>
    <w:rsid w:val="00D76ADC"/>
    <w:rsid w:val="00D77413"/>
    <w:rsid w:val="00D777D6"/>
    <w:rsid w:val="00D77EF7"/>
    <w:rsid w:val="00D80695"/>
    <w:rsid w:val="00D809B9"/>
    <w:rsid w:val="00D80B04"/>
    <w:rsid w:val="00D815AD"/>
    <w:rsid w:val="00D81689"/>
    <w:rsid w:val="00D81822"/>
    <w:rsid w:val="00D81F10"/>
    <w:rsid w:val="00D826BB"/>
    <w:rsid w:val="00D82798"/>
    <w:rsid w:val="00D82BF2"/>
    <w:rsid w:val="00D831DA"/>
    <w:rsid w:val="00D8324D"/>
    <w:rsid w:val="00D832EC"/>
    <w:rsid w:val="00D83916"/>
    <w:rsid w:val="00D8400F"/>
    <w:rsid w:val="00D84A57"/>
    <w:rsid w:val="00D84E12"/>
    <w:rsid w:val="00D84E7B"/>
    <w:rsid w:val="00D85F3E"/>
    <w:rsid w:val="00D86A2E"/>
    <w:rsid w:val="00D87307"/>
    <w:rsid w:val="00D874DF"/>
    <w:rsid w:val="00D8794E"/>
    <w:rsid w:val="00D87A12"/>
    <w:rsid w:val="00D9028C"/>
    <w:rsid w:val="00D9041F"/>
    <w:rsid w:val="00D90549"/>
    <w:rsid w:val="00D90737"/>
    <w:rsid w:val="00D90D60"/>
    <w:rsid w:val="00D910FF"/>
    <w:rsid w:val="00D918C5"/>
    <w:rsid w:val="00D92829"/>
    <w:rsid w:val="00D930E1"/>
    <w:rsid w:val="00D9354D"/>
    <w:rsid w:val="00D93AFA"/>
    <w:rsid w:val="00D93F93"/>
    <w:rsid w:val="00D9415C"/>
    <w:rsid w:val="00D942CC"/>
    <w:rsid w:val="00D944E4"/>
    <w:rsid w:val="00D94D87"/>
    <w:rsid w:val="00D950FB"/>
    <w:rsid w:val="00D95123"/>
    <w:rsid w:val="00D95559"/>
    <w:rsid w:val="00D9555E"/>
    <w:rsid w:val="00D95B31"/>
    <w:rsid w:val="00D95DCC"/>
    <w:rsid w:val="00D96025"/>
    <w:rsid w:val="00D961A7"/>
    <w:rsid w:val="00D9621F"/>
    <w:rsid w:val="00D962DC"/>
    <w:rsid w:val="00D971C8"/>
    <w:rsid w:val="00D97CE4"/>
    <w:rsid w:val="00DA01AE"/>
    <w:rsid w:val="00DA02F0"/>
    <w:rsid w:val="00DA0331"/>
    <w:rsid w:val="00DA043A"/>
    <w:rsid w:val="00DA175F"/>
    <w:rsid w:val="00DA180C"/>
    <w:rsid w:val="00DA18A2"/>
    <w:rsid w:val="00DA1B7B"/>
    <w:rsid w:val="00DA2740"/>
    <w:rsid w:val="00DA2B10"/>
    <w:rsid w:val="00DA3251"/>
    <w:rsid w:val="00DA3E7B"/>
    <w:rsid w:val="00DA3F17"/>
    <w:rsid w:val="00DA418E"/>
    <w:rsid w:val="00DA4419"/>
    <w:rsid w:val="00DA451D"/>
    <w:rsid w:val="00DA470D"/>
    <w:rsid w:val="00DA4950"/>
    <w:rsid w:val="00DA4A78"/>
    <w:rsid w:val="00DA4CC5"/>
    <w:rsid w:val="00DA4D42"/>
    <w:rsid w:val="00DA504B"/>
    <w:rsid w:val="00DA56DB"/>
    <w:rsid w:val="00DA6452"/>
    <w:rsid w:val="00DA6FE9"/>
    <w:rsid w:val="00DA761C"/>
    <w:rsid w:val="00DA7925"/>
    <w:rsid w:val="00DA7CD8"/>
    <w:rsid w:val="00DA7F89"/>
    <w:rsid w:val="00DB031E"/>
    <w:rsid w:val="00DB040B"/>
    <w:rsid w:val="00DB0657"/>
    <w:rsid w:val="00DB0AB8"/>
    <w:rsid w:val="00DB0C7C"/>
    <w:rsid w:val="00DB0D2A"/>
    <w:rsid w:val="00DB11CD"/>
    <w:rsid w:val="00DB16A0"/>
    <w:rsid w:val="00DB16BD"/>
    <w:rsid w:val="00DB1721"/>
    <w:rsid w:val="00DB178F"/>
    <w:rsid w:val="00DB1BB7"/>
    <w:rsid w:val="00DB1DAB"/>
    <w:rsid w:val="00DB1EEB"/>
    <w:rsid w:val="00DB3254"/>
    <w:rsid w:val="00DB354E"/>
    <w:rsid w:val="00DB39D4"/>
    <w:rsid w:val="00DB3A47"/>
    <w:rsid w:val="00DB3BF7"/>
    <w:rsid w:val="00DB4099"/>
    <w:rsid w:val="00DB46D0"/>
    <w:rsid w:val="00DB46DF"/>
    <w:rsid w:val="00DB49B6"/>
    <w:rsid w:val="00DB4E06"/>
    <w:rsid w:val="00DB52F7"/>
    <w:rsid w:val="00DB5317"/>
    <w:rsid w:val="00DB5895"/>
    <w:rsid w:val="00DB5C22"/>
    <w:rsid w:val="00DB631E"/>
    <w:rsid w:val="00DB677E"/>
    <w:rsid w:val="00DB6A7F"/>
    <w:rsid w:val="00DB6A80"/>
    <w:rsid w:val="00DB6C06"/>
    <w:rsid w:val="00DB724E"/>
    <w:rsid w:val="00DB7354"/>
    <w:rsid w:val="00DB7A12"/>
    <w:rsid w:val="00DB7B06"/>
    <w:rsid w:val="00DB7B30"/>
    <w:rsid w:val="00DC0373"/>
    <w:rsid w:val="00DC043D"/>
    <w:rsid w:val="00DC0738"/>
    <w:rsid w:val="00DC24C9"/>
    <w:rsid w:val="00DC286E"/>
    <w:rsid w:val="00DC2FC5"/>
    <w:rsid w:val="00DC318A"/>
    <w:rsid w:val="00DC371F"/>
    <w:rsid w:val="00DC3A9D"/>
    <w:rsid w:val="00DC4004"/>
    <w:rsid w:val="00DC4243"/>
    <w:rsid w:val="00DC4896"/>
    <w:rsid w:val="00DC5168"/>
    <w:rsid w:val="00DC5584"/>
    <w:rsid w:val="00DC662D"/>
    <w:rsid w:val="00DC662F"/>
    <w:rsid w:val="00DC6947"/>
    <w:rsid w:val="00DC6C1E"/>
    <w:rsid w:val="00DC6F46"/>
    <w:rsid w:val="00DC7255"/>
    <w:rsid w:val="00DC72CE"/>
    <w:rsid w:val="00DC7951"/>
    <w:rsid w:val="00DC7A1D"/>
    <w:rsid w:val="00DC7A91"/>
    <w:rsid w:val="00DD078D"/>
    <w:rsid w:val="00DD0E0E"/>
    <w:rsid w:val="00DD1223"/>
    <w:rsid w:val="00DD1C4B"/>
    <w:rsid w:val="00DD1F7B"/>
    <w:rsid w:val="00DD229E"/>
    <w:rsid w:val="00DD23A4"/>
    <w:rsid w:val="00DD25A8"/>
    <w:rsid w:val="00DD3029"/>
    <w:rsid w:val="00DD3167"/>
    <w:rsid w:val="00DD3535"/>
    <w:rsid w:val="00DD379A"/>
    <w:rsid w:val="00DD3C76"/>
    <w:rsid w:val="00DD3C9D"/>
    <w:rsid w:val="00DD4247"/>
    <w:rsid w:val="00DD430D"/>
    <w:rsid w:val="00DD5417"/>
    <w:rsid w:val="00DD55E0"/>
    <w:rsid w:val="00DD55F5"/>
    <w:rsid w:val="00DD5EF9"/>
    <w:rsid w:val="00DD66E4"/>
    <w:rsid w:val="00DD6940"/>
    <w:rsid w:val="00DD69DA"/>
    <w:rsid w:val="00DD6CB0"/>
    <w:rsid w:val="00DD79CE"/>
    <w:rsid w:val="00DE0132"/>
    <w:rsid w:val="00DE067D"/>
    <w:rsid w:val="00DE0B98"/>
    <w:rsid w:val="00DE14CD"/>
    <w:rsid w:val="00DE17D3"/>
    <w:rsid w:val="00DE18A3"/>
    <w:rsid w:val="00DE1904"/>
    <w:rsid w:val="00DE19FB"/>
    <w:rsid w:val="00DE1B83"/>
    <w:rsid w:val="00DE1DAA"/>
    <w:rsid w:val="00DE2519"/>
    <w:rsid w:val="00DE2903"/>
    <w:rsid w:val="00DE2EF0"/>
    <w:rsid w:val="00DE302E"/>
    <w:rsid w:val="00DE3835"/>
    <w:rsid w:val="00DE3B51"/>
    <w:rsid w:val="00DE3B5E"/>
    <w:rsid w:val="00DE3BE8"/>
    <w:rsid w:val="00DE3DBB"/>
    <w:rsid w:val="00DE43A2"/>
    <w:rsid w:val="00DE4A74"/>
    <w:rsid w:val="00DE4B05"/>
    <w:rsid w:val="00DE4EE9"/>
    <w:rsid w:val="00DE5010"/>
    <w:rsid w:val="00DE5105"/>
    <w:rsid w:val="00DE541C"/>
    <w:rsid w:val="00DE610A"/>
    <w:rsid w:val="00DE6B23"/>
    <w:rsid w:val="00DE702B"/>
    <w:rsid w:val="00DE737B"/>
    <w:rsid w:val="00DE765F"/>
    <w:rsid w:val="00DE7A14"/>
    <w:rsid w:val="00DE7D7E"/>
    <w:rsid w:val="00DF0253"/>
    <w:rsid w:val="00DF039E"/>
    <w:rsid w:val="00DF08A1"/>
    <w:rsid w:val="00DF08F4"/>
    <w:rsid w:val="00DF0BD2"/>
    <w:rsid w:val="00DF100B"/>
    <w:rsid w:val="00DF11B7"/>
    <w:rsid w:val="00DF32F3"/>
    <w:rsid w:val="00DF37FD"/>
    <w:rsid w:val="00DF3EBB"/>
    <w:rsid w:val="00DF42B4"/>
    <w:rsid w:val="00DF4359"/>
    <w:rsid w:val="00DF47ED"/>
    <w:rsid w:val="00DF4A33"/>
    <w:rsid w:val="00DF4FC8"/>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035"/>
    <w:rsid w:val="00E011D7"/>
    <w:rsid w:val="00E0121E"/>
    <w:rsid w:val="00E01413"/>
    <w:rsid w:val="00E016E1"/>
    <w:rsid w:val="00E02194"/>
    <w:rsid w:val="00E02577"/>
    <w:rsid w:val="00E02792"/>
    <w:rsid w:val="00E031BB"/>
    <w:rsid w:val="00E03463"/>
    <w:rsid w:val="00E0414F"/>
    <w:rsid w:val="00E0417B"/>
    <w:rsid w:val="00E042FA"/>
    <w:rsid w:val="00E04322"/>
    <w:rsid w:val="00E04E0E"/>
    <w:rsid w:val="00E04FF3"/>
    <w:rsid w:val="00E0540B"/>
    <w:rsid w:val="00E0576C"/>
    <w:rsid w:val="00E05946"/>
    <w:rsid w:val="00E05C7E"/>
    <w:rsid w:val="00E05D95"/>
    <w:rsid w:val="00E063EF"/>
    <w:rsid w:val="00E065C2"/>
    <w:rsid w:val="00E068BC"/>
    <w:rsid w:val="00E06C12"/>
    <w:rsid w:val="00E06EC9"/>
    <w:rsid w:val="00E073F0"/>
    <w:rsid w:val="00E103C1"/>
    <w:rsid w:val="00E10640"/>
    <w:rsid w:val="00E10761"/>
    <w:rsid w:val="00E10D1E"/>
    <w:rsid w:val="00E112F2"/>
    <w:rsid w:val="00E1185B"/>
    <w:rsid w:val="00E118C5"/>
    <w:rsid w:val="00E11D7A"/>
    <w:rsid w:val="00E11EEB"/>
    <w:rsid w:val="00E11FD4"/>
    <w:rsid w:val="00E1213C"/>
    <w:rsid w:val="00E123F0"/>
    <w:rsid w:val="00E128F2"/>
    <w:rsid w:val="00E12A25"/>
    <w:rsid w:val="00E13E5A"/>
    <w:rsid w:val="00E13EE4"/>
    <w:rsid w:val="00E14CBF"/>
    <w:rsid w:val="00E15404"/>
    <w:rsid w:val="00E154D9"/>
    <w:rsid w:val="00E16190"/>
    <w:rsid w:val="00E1619C"/>
    <w:rsid w:val="00E16463"/>
    <w:rsid w:val="00E167EB"/>
    <w:rsid w:val="00E16A97"/>
    <w:rsid w:val="00E16BC0"/>
    <w:rsid w:val="00E16D65"/>
    <w:rsid w:val="00E16F3A"/>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3E4"/>
    <w:rsid w:val="00E246B9"/>
    <w:rsid w:val="00E24CC8"/>
    <w:rsid w:val="00E250C5"/>
    <w:rsid w:val="00E2530C"/>
    <w:rsid w:val="00E25DFC"/>
    <w:rsid w:val="00E262E9"/>
    <w:rsid w:val="00E26727"/>
    <w:rsid w:val="00E26970"/>
    <w:rsid w:val="00E26EB9"/>
    <w:rsid w:val="00E27205"/>
    <w:rsid w:val="00E2728F"/>
    <w:rsid w:val="00E274B9"/>
    <w:rsid w:val="00E27791"/>
    <w:rsid w:val="00E30CF7"/>
    <w:rsid w:val="00E30ED0"/>
    <w:rsid w:val="00E30F26"/>
    <w:rsid w:val="00E30F2D"/>
    <w:rsid w:val="00E31538"/>
    <w:rsid w:val="00E318E9"/>
    <w:rsid w:val="00E319DB"/>
    <w:rsid w:val="00E31AFC"/>
    <w:rsid w:val="00E31F8D"/>
    <w:rsid w:val="00E3250F"/>
    <w:rsid w:val="00E325AD"/>
    <w:rsid w:val="00E328D7"/>
    <w:rsid w:val="00E329D9"/>
    <w:rsid w:val="00E32B80"/>
    <w:rsid w:val="00E32D49"/>
    <w:rsid w:val="00E32D6C"/>
    <w:rsid w:val="00E338A7"/>
    <w:rsid w:val="00E33995"/>
    <w:rsid w:val="00E3409E"/>
    <w:rsid w:val="00E342E6"/>
    <w:rsid w:val="00E34F76"/>
    <w:rsid w:val="00E35926"/>
    <w:rsid w:val="00E35A80"/>
    <w:rsid w:val="00E35E8F"/>
    <w:rsid w:val="00E36079"/>
    <w:rsid w:val="00E3621E"/>
    <w:rsid w:val="00E363B1"/>
    <w:rsid w:val="00E36F9E"/>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2AE2"/>
    <w:rsid w:val="00E4304D"/>
    <w:rsid w:val="00E431BA"/>
    <w:rsid w:val="00E43741"/>
    <w:rsid w:val="00E4450A"/>
    <w:rsid w:val="00E44906"/>
    <w:rsid w:val="00E44F5D"/>
    <w:rsid w:val="00E44F97"/>
    <w:rsid w:val="00E44FDB"/>
    <w:rsid w:val="00E45AD9"/>
    <w:rsid w:val="00E45C77"/>
    <w:rsid w:val="00E4608B"/>
    <w:rsid w:val="00E46A9D"/>
    <w:rsid w:val="00E46C9B"/>
    <w:rsid w:val="00E46D7F"/>
    <w:rsid w:val="00E501D3"/>
    <w:rsid w:val="00E50942"/>
    <w:rsid w:val="00E50E6D"/>
    <w:rsid w:val="00E50FF9"/>
    <w:rsid w:val="00E51BCC"/>
    <w:rsid w:val="00E526ED"/>
    <w:rsid w:val="00E52C85"/>
    <w:rsid w:val="00E53065"/>
    <w:rsid w:val="00E532A6"/>
    <w:rsid w:val="00E53A01"/>
    <w:rsid w:val="00E53C76"/>
    <w:rsid w:val="00E54395"/>
    <w:rsid w:val="00E54724"/>
    <w:rsid w:val="00E54C24"/>
    <w:rsid w:val="00E557A5"/>
    <w:rsid w:val="00E5588E"/>
    <w:rsid w:val="00E5615E"/>
    <w:rsid w:val="00E564C4"/>
    <w:rsid w:val="00E567C9"/>
    <w:rsid w:val="00E577B1"/>
    <w:rsid w:val="00E57D40"/>
    <w:rsid w:val="00E57E1A"/>
    <w:rsid w:val="00E57FA5"/>
    <w:rsid w:val="00E604C4"/>
    <w:rsid w:val="00E6070A"/>
    <w:rsid w:val="00E60809"/>
    <w:rsid w:val="00E60D5F"/>
    <w:rsid w:val="00E60FAE"/>
    <w:rsid w:val="00E61300"/>
    <w:rsid w:val="00E618B7"/>
    <w:rsid w:val="00E61FB1"/>
    <w:rsid w:val="00E62D5C"/>
    <w:rsid w:val="00E635B9"/>
    <w:rsid w:val="00E63A1C"/>
    <w:rsid w:val="00E64495"/>
    <w:rsid w:val="00E64F06"/>
    <w:rsid w:val="00E64F89"/>
    <w:rsid w:val="00E65CF0"/>
    <w:rsid w:val="00E65D15"/>
    <w:rsid w:val="00E66448"/>
    <w:rsid w:val="00E66CD8"/>
    <w:rsid w:val="00E66D1C"/>
    <w:rsid w:val="00E67802"/>
    <w:rsid w:val="00E67B64"/>
    <w:rsid w:val="00E67EE5"/>
    <w:rsid w:val="00E7013A"/>
    <w:rsid w:val="00E7024F"/>
    <w:rsid w:val="00E70599"/>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0DE"/>
    <w:rsid w:val="00E76B0D"/>
    <w:rsid w:val="00E76C98"/>
    <w:rsid w:val="00E77357"/>
    <w:rsid w:val="00E7781A"/>
    <w:rsid w:val="00E779D0"/>
    <w:rsid w:val="00E80440"/>
    <w:rsid w:val="00E80976"/>
    <w:rsid w:val="00E81034"/>
    <w:rsid w:val="00E817E0"/>
    <w:rsid w:val="00E81A92"/>
    <w:rsid w:val="00E81B82"/>
    <w:rsid w:val="00E81F1D"/>
    <w:rsid w:val="00E82EE4"/>
    <w:rsid w:val="00E82F41"/>
    <w:rsid w:val="00E831E7"/>
    <w:rsid w:val="00E843B5"/>
    <w:rsid w:val="00E8459A"/>
    <w:rsid w:val="00E8479F"/>
    <w:rsid w:val="00E84A3B"/>
    <w:rsid w:val="00E85307"/>
    <w:rsid w:val="00E85B0A"/>
    <w:rsid w:val="00E85B72"/>
    <w:rsid w:val="00E861B2"/>
    <w:rsid w:val="00E8684D"/>
    <w:rsid w:val="00E869B9"/>
    <w:rsid w:val="00E87504"/>
    <w:rsid w:val="00E87718"/>
    <w:rsid w:val="00E87742"/>
    <w:rsid w:val="00E87A18"/>
    <w:rsid w:val="00E87CB7"/>
    <w:rsid w:val="00E87CDB"/>
    <w:rsid w:val="00E907A0"/>
    <w:rsid w:val="00E907E4"/>
    <w:rsid w:val="00E90937"/>
    <w:rsid w:val="00E90A24"/>
    <w:rsid w:val="00E90A78"/>
    <w:rsid w:val="00E90C34"/>
    <w:rsid w:val="00E90DB7"/>
    <w:rsid w:val="00E9108E"/>
    <w:rsid w:val="00E91220"/>
    <w:rsid w:val="00E919AC"/>
    <w:rsid w:val="00E91A38"/>
    <w:rsid w:val="00E91E7E"/>
    <w:rsid w:val="00E91EDB"/>
    <w:rsid w:val="00E927FA"/>
    <w:rsid w:val="00E92C92"/>
    <w:rsid w:val="00E92DFD"/>
    <w:rsid w:val="00E93146"/>
    <w:rsid w:val="00E9321C"/>
    <w:rsid w:val="00E93499"/>
    <w:rsid w:val="00E93684"/>
    <w:rsid w:val="00E93947"/>
    <w:rsid w:val="00E93CB3"/>
    <w:rsid w:val="00E93F3A"/>
    <w:rsid w:val="00E946A6"/>
    <w:rsid w:val="00E947E4"/>
    <w:rsid w:val="00E9480A"/>
    <w:rsid w:val="00E94A86"/>
    <w:rsid w:val="00E9616B"/>
    <w:rsid w:val="00E96456"/>
    <w:rsid w:val="00E96A29"/>
    <w:rsid w:val="00E96B28"/>
    <w:rsid w:val="00E96FE6"/>
    <w:rsid w:val="00E97060"/>
    <w:rsid w:val="00E973A1"/>
    <w:rsid w:val="00E97418"/>
    <w:rsid w:val="00E9791F"/>
    <w:rsid w:val="00EA0118"/>
    <w:rsid w:val="00EA06C6"/>
    <w:rsid w:val="00EA0BDE"/>
    <w:rsid w:val="00EA0F54"/>
    <w:rsid w:val="00EA1059"/>
    <w:rsid w:val="00EA1AEE"/>
    <w:rsid w:val="00EA1D19"/>
    <w:rsid w:val="00EA1D43"/>
    <w:rsid w:val="00EA2653"/>
    <w:rsid w:val="00EA26AF"/>
    <w:rsid w:val="00EA2723"/>
    <w:rsid w:val="00EA2924"/>
    <w:rsid w:val="00EA29EB"/>
    <w:rsid w:val="00EA2C2A"/>
    <w:rsid w:val="00EA2D5D"/>
    <w:rsid w:val="00EA3B07"/>
    <w:rsid w:val="00EA3F87"/>
    <w:rsid w:val="00EA407B"/>
    <w:rsid w:val="00EA41DD"/>
    <w:rsid w:val="00EA48A9"/>
    <w:rsid w:val="00EA48BA"/>
    <w:rsid w:val="00EA49B0"/>
    <w:rsid w:val="00EA4C04"/>
    <w:rsid w:val="00EA4EC9"/>
    <w:rsid w:val="00EA568E"/>
    <w:rsid w:val="00EA57A4"/>
    <w:rsid w:val="00EA5E0F"/>
    <w:rsid w:val="00EA61E2"/>
    <w:rsid w:val="00EA6211"/>
    <w:rsid w:val="00EA67AC"/>
    <w:rsid w:val="00EA6FE4"/>
    <w:rsid w:val="00EA71E5"/>
    <w:rsid w:val="00EA798D"/>
    <w:rsid w:val="00EA7F4C"/>
    <w:rsid w:val="00EB0078"/>
    <w:rsid w:val="00EB0658"/>
    <w:rsid w:val="00EB0737"/>
    <w:rsid w:val="00EB0AFB"/>
    <w:rsid w:val="00EB0DD8"/>
    <w:rsid w:val="00EB0FBE"/>
    <w:rsid w:val="00EB1D47"/>
    <w:rsid w:val="00EB2146"/>
    <w:rsid w:val="00EB21CD"/>
    <w:rsid w:val="00EB2317"/>
    <w:rsid w:val="00EB23DB"/>
    <w:rsid w:val="00EB26C6"/>
    <w:rsid w:val="00EB279B"/>
    <w:rsid w:val="00EB27C9"/>
    <w:rsid w:val="00EB2ABB"/>
    <w:rsid w:val="00EB2B18"/>
    <w:rsid w:val="00EB2BF3"/>
    <w:rsid w:val="00EB3525"/>
    <w:rsid w:val="00EB495E"/>
    <w:rsid w:val="00EB4999"/>
    <w:rsid w:val="00EB4A7C"/>
    <w:rsid w:val="00EB4F83"/>
    <w:rsid w:val="00EB53DB"/>
    <w:rsid w:val="00EB556F"/>
    <w:rsid w:val="00EB55A9"/>
    <w:rsid w:val="00EB584C"/>
    <w:rsid w:val="00EB5863"/>
    <w:rsid w:val="00EB5D88"/>
    <w:rsid w:val="00EB5F08"/>
    <w:rsid w:val="00EB5FAF"/>
    <w:rsid w:val="00EB6C34"/>
    <w:rsid w:val="00EB6D14"/>
    <w:rsid w:val="00EB6FAA"/>
    <w:rsid w:val="00EB70B7"/>
    <w:rsid w:val="00EB7307"/>
    <w:rsid w:val="00EB772D"/>
    <w:rsid w:val="00EC02B2"/>
    <w:rsid w:val="00EC04EE"/>
    <w:rsid w:val="00EC084B"/>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0A"/>
    <w:rsid w:val="00EC4BF9"/>
    <w:rsid w:val="00EC4DF6"/>
    <w:rsid w:val="00EC5009"/>
    <w:rsid w:val="00EC55AD"/>
    <w:rsid w:val="00EC5F2F"/>
    <w:rsid w:val="00EC6234"/>
    <w:rsid w:val="00EC651E"/>
    <w:rsid w:val="00EC65E5"/>
    <w:rsid w:val="00EC692E"/>
    <w:rsid w:val="00EC6A56"/>
    <w:rsid w:val="00EC6D2C"/>
    <w:rsid w:val="00EC745E"/>
    <w:rsid w:val="00EC762A"/>
    <w:rsid w:val="00EC76B4"/>
    <w:rsid w:val="00EC775C"/>
    <w:rsid w:val="00EC7EAF"/>
    <w:rsid w:val="00ED091C"/>
    <w:rsid w:val="00ED1327"/>
    <w:rsid w:val="00ED27C3"/>
    <w:rsid w:val="00ED2ACA"/>
    <w:rsid w:val="00ED2AE2"/>
    <w:rsid w:val="00ED2C5A"/>
    <w:rsid w:val="00ED2FB4"/>
    <w:rsid w:val="00ED33AE"/>
    <w:rsid w:val="00ED35FE"/>
    <w:rsid w:val="00ED3775"/>
    <w:rsid w:val="00ED3BA4"/>
    <w:rsid w:val="00ED4532"/>
    <w:rsid w:val="00ED4995"/>
    <w:rsid w:val="00ED4A6D"/>
    <w:rsid w:val="00ED4EF2"/>
    <w:rsid w:val="00ED5C13"/>
    <w:rsid w:val="00ED68C6"/>
    <w:rsid w:val="00ED6A4E"/>
    <w:rsid w:val="00ED6D4A"/>
    <w:rsid w:val="00ED721A"/>
    <w:rsid w:val="00ED738C"/>
    <w:rsid w:val="00ED76A8"/>
    <w:rsid w:val="00ED7888"/>
    <w:rsid w:val="00ED7918"/>
    <w:rsid w:val="00ED7FD3"/>
    <w:rsid w:val="00EE00F3"/>
    <w:rsid w:val="00EE05F5"/>
    <w:rsid w:val="00EE08AF"/>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26"/>
    <w:rsid w:val="00EE799E"/>
    <w:rsid w:val="00EE79B6"/>
    <w:rsid w:val="00EE7CA8"/>
    <w:rsid w:val="00EE7E02"/>
    <w:rsid w:val="00EE7FA7"/>
    <w:rsid w:val="00EF00AD"/>
    <w:rsid w:val="00EF0322"/>
    <w:rsid w:val="00EF07FE"/>
    <w:rsid w:val="00EF1093"/>
    <w:rsid w:val="00EF1466"/>
    <w:rsid w:val="00EF1528"/>
    <w:rsid w:val="00EF1757"/>
    <w:rsid w:val="00EF17FD"/>
    <w:rsid w:val="00EF195E"/>
    <w:rsid w:val="00EF1E18"/>
    <w:rsid w:val="00EF1FCB"/>
    <w:rsid w:val="00EF21C3"/>
    <w:rsid w:val="00EF2984"/>
    <w:rsid w:val="00EF2C14"/>
    <w:rsid w:val="00EF2E6B"/>
    <w:rsid w:val="00EF3017"/>
    <w:rsid w:val="00EF3C76"/>
    <w:rsid w:val="00EF3CE1"/>
    <w:rsid w:val="00EF4862"/>
    <w:rsid w:val="00EF4B47"/>
    <w:rsid w:val="00EF53ED"/>
    <w:rsid w:val="00EF54D1"/>
    <w:rsid w:val="00EF56AF"/>
    <w:rsid w:val="00EF5AC9"/>
    <w:rsid w:val="00EF5DF8"/>
    <w:rsid w:val="00EF64E8"/>
    <w:rsid w:val="00EF67BB"/>
    <w:rsid w:val="00EF695B"/>
    <w:rsid w:val="00EF6B03"/>
    <w:rsid w:val="00EF6E4B"/>
    <w:rsid w:val="00EF6ED2"/>
    <w:rsid w:val="00EF6F24"/>
    <w:rsid w:val="00EF700E"/>
    <w:rsid w:val="00EF72F9"/>
    <w:rsid w:val="00EF74FD"/>
    <w:rsid w:val="00EF7594"/>
    <w:rsid w:val="00EF7728"/>
    <w:rsid w:val="00F0021E"/>
    <w:rsid w:val="00F0030E"/>
    <w:rsid w:val="00F005CB"/>
    <w:rsid w:val="00F00BA9"/>
    <w:rsid w:val="00F00CD1"/>
    <w:rsid w:val="00F01C8C"/>
    <w:rsid w:val="00F01CAE"/>
    <w:rsid w:val="00F01E6B"/>
    <w:rsid w:val="00F01F68"/>
    <w:rsid w:val="00F021B4"/>
    <w:rsid w:val="00F0241C"/>
    <w:rsid w:val="00F0243F"/>
    <w:rsid w:val="00F0265C"/>
    <w:rsid w:val="00F02BF9"/>
    <w:rsid w:val="00F02CD4"/>
    <w:rsid w:val="00F02DD1"/>
    <w:rsid w:val="00F031EE"/>
    <w:rsid w:val="00F0354A"/>
    <w:rsid w:val="00F03559"/>
    <w:rsid w:val="00F03C0E"/>
    <w:rsid w:val="00F0415F"/>
    <w:rsid w:val="00F05759"/>
    <w:rsid w:val="00F058C3"/>
    <w:rsid w:val="00F059E5"/>
    <w:rsid w:val="00F05DB1"/>
    <w:rsid w:val="00F05DF8"/>
    <w:rsid w:val="00F05E96"/>
    <w:rsid w:val="00F064EC"/>
    <w:rsid w:val="00F06ACF"/>
    <w:rsid w:val="00F06B0F"/>
    <w:rsid w:val="00F07701"/>
    <w:rsid w:val="00F07F39"/>
    <w:rsid w:val="00F07F69"/>
    <w:rsid w:val="00F07F6F"/>
    <w:rsid w:val="00F10519"/>
    <w:rsid w:val="00F10CB9"/>
    <w:rsid w:val="00F10E78"/>
    <w:rsid w:val="00F110CD"/>
    <w:rsid w:val="00F110D5"/>
    <w:rsid w:val="00F1113E"/>
    <w:rsid w:val="00F111C2"/>
    <w:rsid w:val="00F1130C"/>
    <w:rsid w:val="00F1189A"/>
    <w:rsid w:val="00F12351"/>
    <w:rsid w:val="00F12549"/>
    <w:rsid w:val="00F12582"/>
    <w:rsid w:val="00F133AB"/>
    <w:rsid w:val="00F133B1"/>
    <w:rsid w:val="00F14B82"/>
    <w:rsid w:val="00F15193"/>
    <w:rsid w:val="00F16739"/>
    <w:rsid w:val="00F16DE2"/>
    <w:rsid w:val="00F16F96"/>
    <w:rsid w:val="00F2041D"/>
    <w:rsid w:val="00F2052B"/>
    <w:rsid w:val="00F20978"/>
    <w:rsid w:val="00F20F53"/>
    <w:rsid w:val="00F211CA"/>
    <w:rsid w:val="00F21A4E"/>
    <w:rsid w:val="00F22183"/>
    <w:rsid w:val="00F2232B"/>
    <w:rsid w:val="00F2260F"/>
    <w:rsid w:val="00F230AB"/>
    <w:rsid w:val="00F23EB0"/>
    <w:rsid w:val="00F242AD"/>
    <w:rsid w:val="00F247F2"/>
    <w:rsid w:val="00F24912"/>
    <w:rsid w:val="00F2518F"/>
    <w:rsid w:val="00F252A8"/>
    <w:rsid w:val="00F255D9"/>
    <w:rsid w:val="00F255E8"/>
    <w:rsid w:val="00F257E8"/>
    <w:rsid w:val="00F25C5A"/>
    <w:rsid w:val="00F25EB4"/>
    <w:rsid w:val="00F26276"/>
    <w:rsid w:val="00F265F7"/>
    <w:rsid w:val="00F266CE"/>
    <w:rsid w:val="00F26D0A"/>
    <w:rsid w:val="00F27696"/>
    <w:rsid w:val="00F277DB"/>
    <w:rsid w:val="00F27A81"/>
    <w:rsid w:val="00F27FA6"/>
    <w:rsid w:val="00F30D7B"/>
    <w:rsid w:val="00F3125C"/>
    <w:rsid w:val="00F32901"/>
    <w:rsid w:val="00F330D5"/>
    <w:rsid w:val="00F33A80"/>
    <w:rsid w:val="00F33DC8"/>
    <w:rsid w:val="00F34444"/>
    <w:rsid w:val="00F34FE9"/>
    <w:rsid w:val="00F35149"/>
    <w:rsid w:val="00F35893"/>
    <w:rsid w:val="00F36238"/>
    <w:rsid w:val="00F365A5"/>
    <w:rsid w:val="00F36BDE"/>
    <w:rsid w:val="00F36D20"/>
    <w:rsid w:val="00F37523"/>
    <w:rsid w:val="00F378F1"/>
    <w:rsid w:val="00F37B7D"/>
    <w:rsid w:val="00F403A1"/>
    <w:rsid w:val="00F403DB"/>
    <w:rsid w:val="00F4065A"/>
    <w:rsid w:val="00F40A47"/>
    <w:rsid w:val="00F4247B"/>
    <w:rsid w:val="00F4275C"/>
    <w:rsid w:val="00F42AD4"/>
    <w:rsid w:val="00F434B2"/>
    <w:rsid w:val="00F43F0E"/>
    <w:rsid w:val="00F4557B"/>
    <w:rsid w:val="00F45693"/>
    <w:rsid w:val="00F45A18"/>
    <w:rsid w:val="00F45B08"/>
    <w:rsid w:val="00F45B8B"/>
    <w:rsid w:val="00F4605D"/>
    <w:rsid w:val="00F46AFB"/>
    <w:rsid w:val="00F47F17"/>
    <w:rsid w:val="00F50E58"/>
    <w:rsid w:val="00F5111B"/>
    <w:rsid w:val="00F51C31"/>
    <w:rsid w:val="00F51D13"/>
    <w:rsid w:val="00F52077"/>
    <w:rsid w:val="00F52339"/>
    <w:rsid w:val="00F5241C"/>
    <w:rsid w:val="00F5277A"/>
    <w:rsid w:val="00F52F2E"/>
    <w:rsid w:val="00F530F3"/>
    <w:rsid w:val="00F532E8"/>
    <w:rsid w:val="00F537FF"/>
    <w:rsid w:val="00F539C3"/>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228"/>
    <w:rsid w:val="00F62B99"/>
    <w:rsid w:val="00F62D5E"/>
    <w:rsid w:val="00F62ED2"/>
    <w:rsid w:val="00F632A4"/>
    <w:rsid w:val="00F63B12"/>
    <w:rsid w:val="00F63C66"/>
    <w:rsid w:val="00F63DC2"/>
    <w:rsid w:val="00F64279"/>
    <w:rsid w:val="00F64491"/>
    <w:rsid w:val="00F64B92"/>
    <w:rsid w:val="00F64E6D"/>
    <w:rsid w:val="00F657CF"/>
    <w:rsid w:val="00F65808"/>
    <w:rsid w:val="00F6587D"/>
    <w:rsid w:val="00F658AC"/>
    <w:rsid w:val="00F66285"/>
    <w:rsid w:val="00F669E7"/>
    <w:rsid w:val="00F66A00"/>
    <w:rsid w:val="00F66CFB"/>
    <w:rsid w:val="00F6752D"/>
    <w:rsid w:val="00F70C73"/>
    <w:rsid w:val="00F713A3"/>
    <w:rsid w:val="00F71555"/>
    <w:rsid w:val="00F71561"/>
    <w:rsid w:val="00F715CB"/>
    <w:rsid w:val="00F71A8F"/>
    <w:rsid w:val="00F71AB8"/>
    <w:rsid w:val="00F71EE8"/>
    <w:rsid w:val="00F7309B"/>
    <w:rsid w:val="00F73590"/>
    <w:rsid w:val="00F738BE"/>
    <w:rsid w:val="00F74088"/>
    <w:rsid w:val="00F74D86"/>
    <w:rsid w:val="00F74FDF"/>
    <w:rsid w:val="00F75176"/>
    <w:rsid w:val="00F75330"/>
    <w:rsid w:val="00F75659"/>
    <w:rsid w:val="00F758FD"/>
    <w:rsid w:val="00F75984"/>
    <w:rsid w:val="00F75B66"/>
    <w:rsid w:val="00F75E36"/>
    <w:rsid w:val="00F7628A"/>
    <w:rsid w:val="00F76BD9"/>
    <w:rsid w:val="00F76EAB"/>
    <w:rsid w:val="00F76FE4"/>
    <w:rsid w:val="00F77335"/>
    <w:rsid w:val="00F77CFE"/>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773"/>
    <w:rsid w:val="00F84A57"/>
    <w:rsid w:val="00F84B44"/>
    <w:rsid w:val="00F84B7B"/>
    <w:rsid w:val="00F85047"/>
    <w:rsid w:val="00F85404"/>
    <w:rsid w:val="00F85629"/>
    <w:rsid w:val="00F85691"/>
    <w:rsid w:val="00F8582E"/>
    <w:rsid w:val="00F8586B"/>
    <w:rsid w:val="00F85CD1"/>
    <w:rsid w:val="00F87032"/>
    <w:rsid w:val="00F87094"/>
    <w:rsid w:val="00F87AB3"/>
    <w:rsid w:val="00F9014A"/>
    <w:rsid w:val="00F9052D"/>
    <w:rsid w:val="00F907C0"/>
    <w:rsid w:val="00F90D0F"/>
    <w:rsid w:val="00F913DC"/>
    <w:rsid w:val="00F914CF"/>
    <w:rsid w:val="00F91DDA"/>
    <w:rsid w:val="00F9258B"/>
    <w:rsid w:val="00F92E2A"/>
    <w:rsid w:val="00F92F9E"/>
    <w:rsid w:val="00F93429"/>
    <w:rsid w:val="00F9397A"/>
    <w:rsid w:val="00F93A37"/>
    <w:rsid w:val="00F93D1F"/>
    <w:rsid w:val="00F94182"/>
    <w:rsid w:val="00F94256"/>
    <w:rsid w:val="00F9431F"/>
    <w:rsid w:val="00F944D9"/>
    <w:rsid w:val="00F947B9"/>
    <w:rsid w:val="00F94A02"/>
    <w:rsid w:val="00F94A3B"/>
    <w:rsid w:val="00F94A4E"/>
    <w:rsid w:val="00F94AB1"/>
    <w:rsid w:val="00F94DB3"/>
    <w:rsid w:val="00F9648D"/>
    <w:rsid w:val="00F96500"/>
    <w:rsid w:val="00F966CE"/>
    <w:rsid w:val="00F970CC"/>
    <w:rsid w:val="00F971FC"/>
    <w:rsid w:val="00F972B9"/>
    <w:rsid w:val="00F972E4"/>
    <w:rsid w:val="00F9735A"/>
    <w:rsid w:val="00FA0CA9"/>
    <w:rsid w:val="00FA1E01"/>
    <w:rsid w:val="00FA2C1A"/>
    <w:rsid w:val="00FA2C35"/>
    <w:rsid w:val="00FA2C75"/>
    <w:rsid w:val="00FA31E7"/>
    <w:rsid w:val="00FA3213"/>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0C"/>
    <w:rsid w:val="00FA69E1"/>
    <w:rsid w:val="00FA6A01"/>
    <w:rsid w:val="00FA6AF8"/>
    <w:rsid w:val="00FA6B38"/>
    <w:rsid w:val="00FA6E7F"/>
    <w:rsid w:val="00FA7114"/>
    <w:rsid w:val="00FA724F"/>
    <w:rsid w:val="00FA76BC"/>
    <w:rsid w:val="00FA77CB"/>
    <w:rsid w:val="00FA78A3"/>
    <w:rsid w:val="00FA7923"/>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46"/>
    <w:rsid w:val="00FB6B73"/>
    <w:rsid w:val="00FB6F0C"/>
    <w:rsid w:val="00FB706D"/>
    <w:rsid w:val="00FB740F"/>
    <w:rsid w:val="00FB770C"/>
    <w:rsid w:val="00FB7A0B"/>
    <w:rsid w:val="00FC0065"/>
    <w:rsid w:val="00FC0148"/>
    <w:rsid w:val="00FC062F"/>
    <w:rsid w:val="00FC0754"/>
    <w:rsid w:val="00FC1E7D"/>
    <w:rsid w:val="00FC2232"/>
    <w:rsid w:val="00FC2370"/>
    <w:rsid w:val="00FC23DB"/>
    <w:rsid w:val="00FC2E77"/>
    <w:rsid w:val="00FC30AB"/>
    <w:rsid w:val="00FC3AEE"/>
    <w:rsid w:val="00FC4FE5"/>
    <w:rsid w:val="00FC5222"/>
    <w:rsid w:val="00FC5410"/>
    <w:rsid w:val="00FC605C"/>
    <w:rsid w:val="00FC6238"/>
    <w:rsid w:val="00FC6AB0"/>
    <w:rsid w:val="00FC7951"/>
    <w:rsid w:val="00FC7A95"/>
    <w:rsid w:val="00FC7EAE"/>
    <w:rsid w:val="00FD072B"/>
    <w:rsid w:val="00FD1058"/>
    <w:rsid w:val="00FD15B8"/>
    <w:rsid w:val="00FD17D8"/>
    <w:rsid w:val="00FD236B"/>
    <w:rsid w:val="00FD2785"/>
    <w:rsid w:val="00FD30E3"/>
    <w:rsid w:val="00FD3142"/>
    <w:rsid w:val="00FD3215"/>
    <w:rsid w:val="00FD33FC"/>
    <w:rsid w:val="00FD3534"/>
    <w:rsid w:val="00FD3730"/>
    <w:rsid w:val="00FD3ADE"/>
    <w:rsid w:val="00FD3B08"/>
    <w:rsid w:val="00FD4806"/>
    <w:rsid w:val="00FD4BA4"/>
    <w:rsid w:val="00FD51FD"/>
    <w:rsid w:val="00FD534E"/>
    <w:rsid w:val="00FD56C7"/>
    <w:rsid w:val="00FD59C1"/>
    <w:rsid w:val="00FD5CBB"/>
    <w:rsid w:val="00FD6564"/>
    <w:rsid w:val="00FD6867"/>
    <w:rsid w:val="00FD692A"/>
    <w:rsid w:val="00FD6B74"/>
    <w:rsid w:val="00FD70AE"/>
    <w:rsid w:val="00FD7271"/>
    <w:rsid w:val="00FD7FFD"/>
    <w:rsid w:val="00FE002E"/>
    <w:rsid w:val="00FE0D4B"/>
    <w:rsid w:val="00FE2398"/>
    <w:rsid w:val="00FE37EC"/>
    <w:rsid w:val="00FE3EAD"/>
    <w:rsid w:val="00FE430B"/>
    <w:rsid w:val="00FE4ECB"/>
    <w:rsid w:val="00FE515A"/>
    <w:rsid w:val="00FE5421"/>
    <w:rsid w:val="00FE5624"/>
    <w:rsid w:val="00FE5AEE"/>
    <w:rsid w:val="00FE5D2C"/>
    <w:rsid w:val="00FE5FBF"/>
    <w:rsid w:val="00FE6016"/>
    <w:rsid w:val="00FE61F1"/>
    <w:rsid w:val="00FE6C25"/>
    <w:rsid w:val="00FF033A"/>
    <w:rsid w:val="00FF05D4"/>
    <w:rsid w:val="00FF0964"/>
    <w:rsid w:val="00FF0F67"/>
    <w:rsid w:val="00FF16F2"/>
    <w:rsid w:val="00FF1F9B"/>
    <w:rsid w:val="00FF24D4"/>
    <w:rsid w:val="00FF25AF"/>
    <w:rsid w:val="00FF2835"/>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58B20308-50BE-4245-942E-D184CA600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A0"/>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91E7E"/>
    <w:rPr>
      <w:rFonts w:ascii="Arial" w:hAnsi="Arial"/>
      <w:sz w:val="22"/>
      <w:lang w:val="en-GB"/>
    </w:rPr>
  </w:style>
  <w:style w:type="table" w:customStyle="1" w:styleId="SGSTableBasic11">
    <w:name w:val="SGS Table Basic 11"/>
    <w:basedOn w:val="TableNormal"/>
    <w:next w:val="TableGrid"/>
    <w:uiPriority w:val="39"/>
    <w:qFormat/>
    <w:rsid w:val="00456682"/>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456682"/>
    <w:pPr>
      <w:keepNext/>
      <w:numPr>
        <w:numId w:val="35"/>
      </w:numPr>
      <w:autoSpaceDE w:val="0"/>
      <w:autoSpaceDN w:val="0"/>
      <w:adjustRightInd w:val="0"/>
      <w:spacing w:before="60" w:after="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527863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3624145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233727">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6463255">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2067931">
      <w:bodyDiv w:val="1"/>
      <w:marLeft w:val="0"/>
      <w:marRight w:val="0"/>
      <w:marTop w:val="0"/>
      <w:marBottom w:val="0"/>
      <w:divBdr>
        <w:top w:val="none" w:sz="0" w:space="0" w:color="auto"/>
        <w:left w:val="none" w:sz="0" w:space="0" w:color="auto"/>
        <w:bottom w:val="none" w:sz="0" w:space="0" w:color="auto"/>
        <w:right w:val="none" w:sz="0" w:space="0" w:color="auto"/>
      </w:divBdr>
    </w:div>
    <w:div w:id="133329007">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0122335">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16744828">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2460586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0066992">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838781">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487436">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288211">
      <w:bodyDiv w:val="1"/>
      <w:marLeft w:val="0"/>
      <w:marRight w:val="0"/>
      <w:marTop w:val="0"/>
      <w:marBottom w:val="0"/>
      <w:divBdr>
        <w:top w:val="none" w:sz="0" w:space="0" w:color="auto"/>
        <w:left w:val="none" w:sz="0" w:space="0" w:color="auto"/>
        <w:bottom w:val="none" w:sz="0" w:space="0" w:color="auto"/>
        <w:right w:val="none" w:sz="0" w:space="0" w:color="auto"/>
      </w:divBdr>
    </w:div>
    <w:div w:id="290476500">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352018">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06059028">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039483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55303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0031258">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523027">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207410">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1090840">
      <w:bodyDiv w:val="1"/>
      <w:marLeft w:val="0"/>
      <w:marRight w:val="0"/>
      <w:marTop w:val="0"/>
      <w:marBottom w:val="0"/>
      <w:divBdr>
        <w:top w:val="none" w:sz="0" w:space="0" w:color="auto"/>
        <w:left w:val="none" w:sz="0" w:space="0" w:color="auto"/>
        <w:bottom w:val="none" w:sz="0" w:space="0" w:color="auto"/>
        <w:right w:val="none" w:sz="0" w:space="0" w:color="auto"/>
      </w:divBdr>
    </w:div>
    <w:div w:id="54167569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1422601">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56164613">
      <w:bodyDiv w:val="1"/>
      <w:marLeft w:val="0"/>
      <w:marRight w:val="0"/>
      <w:marTop w:val="0"/>
      <w:marBottom w:val="0"/>
      <w:divBdr>
        <w:top w:val="none" w:sz="0" w:space="0" w:color="auto"/>
        <w:left w:val="none" w:sz="0" w:space="0" w:color="auto"/>
        <w:bottom w:val="none" w:sz="0" w:space="0" w:color="auto"/>
        <w:right w:val="none" w:sz="0" w:space="0" w:color="auto"/>
      </w:divBdr>
    </w:div>
    <w:div w:id="557132767">
      <w:bodyDiv w:val="1"/>
      <w:marLeft w:val="0"/>
      <w:marRight w:val="0"/>
      <w:marTop w:val="0"/>
      <w:marBottom w:val="0"/>
      <w:divBdr>
        <w:top w:val="none" w:sz="0" w:space="0" w:color="auto"/>
        <w:left w:val="none" w:sz="0" w:space="0" w:color="auto"/>
        <w:bottom w:val="none" w:sz="0" w:space="0" w:color="auto"/>
        <w:right w:val="none" w:sz="0" w:space="0" w:color="auto"/>
      </w:divBdr>
    </w:div>
    <w:div w:id="5653361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66232657">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9872690">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597642633">
      <w:bodyDiv w:val="1"/>
      <w:marLeft w:val="0"/>
      <w:marRight w:val="0"/>
      <w:marTop w:val="0"/>
      <w:marBottom w:val="0"/>
      <w:divBdr>
        <w:top w:val="none" w:sz="0" w:space="0" w:color="auto"/>
        <w:left w:val="none" w:sz="0" w:space="0" w:color="auto"/>
        <w:bottom w:val="none" w:sz="0" w:space="0" w:color="auto"/>
        <w:right w:val="none" w:sz="0" w:space="0" w:color="auto"/>
      </w:divBdr>
      <w:divsChild>
        <w:div w:id="450592487">
          <w:marLeft w:val="1584"/>
          <w:marRight w:val="0"/>
          <w:marTop w:val="12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2033666">
      <w:bodyDiv w:val="1"/>
      <w:marLeft w:val="0"/>
      <w:marRight w:val="0"/>
      <w:marTop w:val="0"/>
      <w:marBottom w:val="0"/>
      <w:divBdr>
        <w:top w:val="none" w:sz="0" w:space="0" w:color="auto"/>
        <w:left w:val="none" w:sz="0" w:space="0" w:color="auto"/>
        <w:bottom w:val="none" w:sz="0" w:space="0" w:color="auto"/>
        <w:right w:val="none" w:sz="0" w:space="0" w:color="auto"/>
      </w:divBdr>
    </w:div>
    <w:div w:id="633869875">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7049598">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57604496">
      <w:bodyDiv w:val="1"/>
      <w:marLeft w:val="0"/>
      <w:marRight w:val="0"/>
      <w:marTop w:val="0"/>
      <w:marBottom w:val="0"/>
      <w:divBdr>
        <w:top w:val="none" w:sz="0" w:space="0" w:color="auto"/>
        <w:left w:val="none" w:sz="0" w:space="0" w:color="auto"/>
        <w:bottom w:val="none" w:sz="0" w:space="0" w:color="auto"/>
        <w:right w:val="none" w:sz="0" w:space="0" w:color="auto"/>
      </w:divBdr>
    </w:div>
    <w:div w:id="759529077">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045831">
      <w:bodyDiv w:val="1"/>
      <w:marLeft w:val="0"/>
      <w:marRight w:val="0"/>
      <w:marTop w:val="0"/>
      <w:marBottom w:val="0"/>
      <w:divBdr>
        <w:top w:val="none" w:sz="0" w:space="0" w:color="auto"/>
        <w:left w:val="none" w:sz="0" w:space="0" w:color="auto"/>
        <w:bottom w:val="none" w:sz="0" w:space="0" w:color="auto"/>
        <w:right w:val="none" w:sz="0" w:space="0" w:color="auto"/>
      </w:divBdr>
    </w:div>
    <w:div w:id="836582022">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3934735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2958105">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9658622">
      <w:bodyDiv w:val="1"/>
      <w:marLeft w:val="0"/>
      <w:marRight w:val="0"/>
      <w:marTop w:val="0"/>
      <w:marBottom w:val="0"/>
      <w:divBdr>
        <w:top w:val="none" w:sz="0" w:space="0" w:color="auto"/>
        <w:left w:val="none" w:sz="0" w:space="0" w:color="auto"/>
        <w:bottom w:val="none" w:sz="0" w:space="0" w:color="auto"/>
        <w:right w:val="none" w:sz="0" w:space="0" w:color="auto"/>
      </w:divBdr>
    </w:div>
    <w:div w:id="911544722">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26158716">
      <w:bodyDiv w:val="1"/>
      <w:marLeft w:val="0"/>
      <w:marRight w:val="0"/>
      <w:marTop w:val="0"/>
      <w:marBottom w:val="0"/>
      <w:divBdr>
        <w:top w:val="none" w:sz="0" w:space="0" w:color="auto"/>
        <w:left w:val="none" w:sz="0" w:space="0" w:color="auto"/>
        <w:bottom w:val="none" w:sz="0" w:space="0" w:color="auto"/>
        <w:right w:val="none" w:sz="0" w:space="0" w:color="auto"/>
      </w:divBdr>
    </w:div>
    <w:div w:id="927544273">
      <w:bodyDiv w:val="1"/>
      <w:marLeft w:val="0"/>
      <w:marRight w:val="0"/>
      <w:marTop w:val="0"/>
      <w:marBottom w:val="0"/>
      <w:divBdr>
        <w:top w:val="none" w:sz="0" w:space="0" w:color="auto"/>
        <w:left w:val="none" w:sz="0" w:space="0" w:color="auto"/>
        <w:bottom w:val="none" w:sz="0" w:space="0" w:color="auto"/>
        <w:right w:val="none" w:sz="0" w:space="0" w:color="auto"/>
      </w:divBdr>
    </w:div>
    <w:div w:id="93247106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475071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0385418">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5619293">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14589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547868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462457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984235">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68068920">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6538123">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0330293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29276721">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38958586">
      <w:bodyDiv w:val="1"/>
      <w:marLeft w:val="0"/>
      <w:marRight w:val="0"/>
      <w:marTop w:val="0"/>
      <w:marBottom w:val="0"/>
      <w:divBdr>
        <w:top w:val="none" w:sz="0" w:space="0" w:color="auto"/>
        <w:left w:val="none" w:sz="0" w:space="0" w:color="auto"/>
        <w:bottom w:val="none" w:sz="0" w:space="0" w:color="auto"/>
        <w:right w:val="none" w:sz="0" w:space="0" w:color="auto"/>
      </w:divBdr>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7469247">
      <w:bodyDiv w:val="1"/>
      <w:marLeft w:val="0"/>
      <w:marRight w:val="0"/>
      <w:marTop w:val="0"/>
      <w:marBottom w:val="0"/>
      <w:divBdr>
        <w:top w:val="none" w:sz="0" w:space="0" w:color="auto"/>
        <w:left w:val="none" w:sz="0" w:space="0" w:color="auto"/>
        <w:bottom w:val="none" w:sz="0" w:space="0" w:color="auto"/>
        <w:right w:val="none" w:sz="0" w:space="0" w:color="auto"/>
      </w:divBdr>
    </w:div>
    <w:div w:id="1271357447">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0647818">
      <w:bodyDiv w:val="1"/>
      <w:marLeft w:val="0"/>
      <w:marRight w:val="0"/>
      <w:marTop w:val="0"/>
      <w:marBottom w:val="0"/>
      <w:divBdr>
        <w:top w:val="none" w:sz="0" w:space="0" w:color="auto"/>
        <w:left w:val="none" w:sz="0" w:space="0" w:color="auto"/>
        <w:bottom w:val="none" w:sz="0" w:space="0" w:color="auto"/>
        <w:right w:val="none" w:sz="0" w:space="0" w:color="auto"/>
      </w:divBdr>
    </w:div>
    <w:div w:id="1280993023">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878441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1548847">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66515143">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067098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853909">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2463977">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76743">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467082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61068331">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1573151">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18632941">
      <w:bodyDiv w:val="1"/>
      <w:marLeft w:val="0"/>
      <w:marRight w:val="0"/>
      <w:marTop w:val="0"/>
      <w:marBottom w:val="0"/>
      <w:divBdr>
        <w:top w:val="none" w:sz="0" w:space="0" w:color="auto"/>
        <w:left w:val="none" w:sz="0" w:space="0" w:color="auto"/>
        <w:bottom w:val="none" w:sz="0" w:space="0" w:color="auto"/>
        <w:right w:val="none" w:sz="0" w:space="0" w:color="auto"/>
      </w:divBdr>
    </w:div>
    <w:div w:id="1621065087">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7509512">
      <w:bodyDiv w:val="1"/>
      <w:marLeft w:val="0"/>
      <w:marRight w:val="0"/>
      <w:marTop w:val="0"/>
      <w:marBottom w:val="0"/>
      <w:divBdr>
        <w:top w:val="none" w:sz="0" w:space="0" w:color="auto"/>
        <w:left w:val="none" w:sz="0" w:space="0" w:color="auto"/>
        <w:bottom w:val="none" w:sz="0" w:space="0" w:color="auto"/>
        <w:right w:val="none" w:sz="0" w:space="0" w:color="auto"/>
      </w:divBdr>
    </w:div>
    <w:div w:id="1730029762">
      <w:bodyDiv w:val="1"/>
      <w:marLeft w:val="0"/>
      <w:marRight w:val="0"/>
      <w:marTop w:val="0"/>
      <w:marBottom w:val="0"/>
      <w:divBdr>
        <w:top w:val="none" w:sz="0" w:space="0" w:color="auto"/>
        <w:left w:val="none" w:sz="0" w:space="0" w:color="auto"/>
        <w:bottom w:val="none" w:sz="0" w:space="0" w:color="auto"/>
        <w:right w:val="none" w:sz="0" w:space="0" w:color="auto"/>
      </w:divBdr>
    </w:div>
    <w:div w:id="1736273873">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1197845">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790128">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795715788">
      <w:bodyDiv w:val="1"/>
      <w:marLeft w:val="0"/>
      <w:marRight w:val="0"/>
      <w:marTop w:val="0"/>
      <w:marBottom w:val="0"/>
      <w:divBdr>
        <w:top w:val="none" w:sz="0" w:space="0" w:color="auto"/>
        <w:left w:val="none" w:sz="0" w:space="0" w:color="auto"/>
        <w:bottom w:val="none" w:sz="0" w:space="0" w:color="auto"/>
        <w:right w:val="none" w:sz="0" w:space="0" w:color="auto"/>
      </w:divBdr>
    </w:div>
    <w:div w:id="1796748190">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24273725">
      <w:bodyDiv w:val="1"/>
      <w:marLeft w:val="0"/>
      <w:marRight w:val="0"/>
      <w:marTop w:val="0"/>
      <w:marBottom w:val="0"/>
      <w:divBdr>
        <w:top w:val="none" w:sz="0" w:space="0" w:color="auto"/>
        <w:left w:val="none" w:sz="0" w:space="0" w:color="auto"/>
        <w:bottom w:val="none" w:sz="0" w:space="0" w:color="auto"/>
        <w:right w:val="none" w:sz="0" w:space="0" w:color="auto"/>
      </w:divBdr>
    </w:div>
    <w:div w:id="1830487267">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33520206">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638246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3301078">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4319256">
      <w:bodyDiv w:val="1"/>
      <w:marLeft w:val="0"/>
      <w:marRight w:val="0"/>
      <w:marTop w:val="0"/>
      <w:marBottom w:val="0"/>
      <w:divBdr>
        <w:top w:val="none" w:sz="0" w:space="0" w:color="auto"/>
        <w:left w:val="none" w:sz="0" w:space="0" w:color="auto"/>
        <w:bottom w:val="none" w:sz="0" w:space="0" w:color="auto"/>
        <w:right w:val="none" w:sz="0" w:space="0" w:color="auto"/>
      </w:divBdr>
    </w:div>
    <w:div w:id="1917202266">
      <w:bodyDiv w:val="1"/>
      <w:marLeft w:val="0"/>
      <w:marRight w:val="0"/>
      <w:marTop w:val="0"/>
      <w:marBottom w:val="0"/>
      <w:divBdr>
        <w:top w:val="none" w:sz="0" w:space="0" w:color="auto"/>
        <w:left w:val="none" w:sz="0" w:space="0" w:color="auto"/>
        <w:bottom w:val="none" w:sz="0" w:space="0" w:color="auto"/>
        <w:right w:val="none" w:sz="0" w:space="0" w:color="auto"/>
      </w:divBdr>
    </w:div>
    <w:div w:id="1922323971">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3928214">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2302865">
      <w:bodyDiv w:val="1"/>
      <w:marLeft w:val="0"/>
      <w:marRight w:val="0"/>
      <w:marTop w:val="0"/>
      <w:marBottom w:val="0"/>
      <w:divBdr>
        <w:top w:val="none" w:sz="0" w:space="0" w:color="auto"/>
        <w:left w:val="none" w:sz="0" w:space="0" w:color="auto"/>
        <w:bottom w:val="none" w:sz="0" w:space="0" w:color="auto"/>
        <w:right w:val="none" w:sz="0" w:space="0" w:color="auto"/>
      </w:divBdr>
    </w:div>
    <w:div w:id="1942637207">
      <w:bodyDiv w:val="1"/>
      <w:marLeft w:val="0"/>
      <w:marRight w:val="0"/>
      <w:marTop w:val="0"/>
      <w:marBottom w:val="0"/>
      <w:divBdr>
        <w:top w:val="none" w:sz="0" w:space="0" w:color="auto"/>
        <w:left w:val="none" w:sz="0" w:space="0" w:color="auto"/>
        <w:bottom w:val="none" w:sz="0" w:space="0" w:color="auto"/>
        <w:right w:val="none" w:sz="0" w:space="0" w:color="auto"/>
      </w:divBdr>
    </w:div>
    <w:div w:id="194448500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4194887">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0406323">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895304">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450983">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782328">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14745130">
      <w:bodyDiv w:val="1"/>
      <w:marLeft w:val="0"/>
      <w:marRight w:val="0"/>
      <w:marTop w:val="0"/>
      <w:marBottom w:val="0"/>
      <w:divBdr>
        <w:top w:val="none" w:sz="0" w:space="0" w:color="auto"/>
        <w:left w:val="none" w:sz="0" w:space="0" w:color="auto"/>
        <w:bottom w:val="none" w:sz="0" w:space="0" w:color="auto"/>
        <w:right w:val="none" w:sz="0" w:space="0" w:color="auto"/>
      </w:divBdr>
    </w:div>
    <w:div w:id="2139373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11274</TotalTime>
  <Pages>15</Pages>
  <Words>4674</Words>
  <Characters>26647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R1-2500316</vt:lpstr>
    </vt:vector>
  </TitlesOfParts>
  <Company>Nokia &amp; NSN</Company>
  <LinksUpToDate>false</LinksUpToDate>
  <CharactersWithSpaces>31259</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R1-2500316</dc:title>
  <dc:subject/>
  <dc:creator/>
  <cp:keywords/>
  <dc:description/>
  <cp:lastModifiedBy>Sumaila Mahama</cp:lastModifiedBy>
  <cp:revision>1316</cp:revision>
  <cp:lastPrinted>2022-04-20T10:29:00Z</cp:lastPrinted>
  <dcterms:created xsi:type="dcterms:W3CDTF">2022-09-30T15:35:00Z</dcterms:created>
  <dcterms:modified xsi:type="dcterms:W3CDTF">2025-05-09T10:22:00Z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